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Илме, ки </w:t>
      </w:r>
      <w:r>
        <w:rPr>
          <w:rFonts w:ascii="Times New Roman Tj" w:hAnsi="Times New Roman Tj"/>
          <w:sz w:val="28"/>
          <w:szCs w:val="28"/>
        </w:rPr>
        <w:t>омилњ</w:t>
      </w:r>
      <w:r w:rsidRPr="00CD449D">
        <w:rPr>
          <w:rFonts w:ascii="Times New Roman Tj" w:hAnsi="Times New Roman Tj"/>
          <w:sz w:val="28"/>
          <w:szCs w:val="28"/>
        </w:rPr>
        <w:t xml:space="preserve">ои геологии ба </w:t>
      </w:r>
      <w:r>
        <w:rPr>
          <w:rFonts w:ascii="Times New Roman Tj" w:hAnsi="Times New Roman Tj"/>
          <w:sz w:val="28"/>
          <w:szCs w:val="28"/>
        </w:rPr>
        <w:t>иншоотњ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муњандиси, усулњ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корњ</w:t>
      </w:r>
      <w:r w:rsidRPr="00CD449D">
        <w:rPr>
          <w:rFonts w:ascii="Times New Roman Tj" w:hAnsi="Times New Roman Tj"/>
          <w:sz w:val="28"/>
          <w:szCs w:val="28"/>
        </w:rPr>
        <w:t xml:space="preserve">ои сохтмонї, сатњи </w:t>
      </w:r>
      <w:r>
        <w:rPr>
          <w:rFonts w:ascii="Times New Roman Tj" w:hAnsi="Times New Roman Tj"/>
          <w:sz w:val="28"/>
          <w:szCs w:val="28"/>
        </w:rPr>
        <w:t>биноњ</w:t>
      </w:r>
      <w:r w:rsidRPr="00CD449D">
        <w:rPr>
          <w:rFonts w:ascii="Times New Roman Tj" w:hAnsi="Times New Roman Tj"/>
          <w:sz w:val="28"/>
          <w:szCs w:val="28"/>
        </w:rPr>
        <w:t xml:space="preserve">о ва </w:t>
      </w:r>
      <w:r>
        <w:rPr>
          <w:rFonts w:ascii="Times New Roman Tj" w:hAnsi="Times New Roman Tj"/>
          <w:sz w:val="28"/>
          <w:szCs w:val="28"/>
        </w:rPr>
        <w:t>дигарњ</w:t>
      </w:r>
      <w:r w:rsidRPr="00CD449D">
        <w:rPr>
          <w:rFonts w:ascii="Times New Roman Tj" w:hAnsi="Times New Roman Tj"/>
          <w:sz w:val="28"/>
          <w:szCs w:val="28"/>
        </w:rPr>
        <w:t xml:space="preserve">о таъсир расонандаро </w:t>
      </w:r>
      <w:r>
        <w:rPr>
          <w:rFonts w:ascii="Times New Roman Tj" w:hAnsi="Times New Roman Tj"/>
          <w:sz w:val="28"/>
          <w:szCs w:val="28"/>
        </w:rPr>
        <w:t>бањ</w:t>
      </w:r>
      <w:r w:rsidRPr="00CD449D">
        <w:rPr>
          <w:rFonts w:ascii="Times New Roman Tj" w:hAnsi="Times New Roman Tj"/>
          <w:sz w:val="28"/>
          <w:szCs w:val="28"/>
        </w:rPr>
        <w:t xml:space="preserve">огузори ва </w:t>
      </w:r>
      <w:r>
        <w:rPr>
          <w:rFonts w:ascii="Times New Roman Tj" w:hAnsi="Times New Roman Tj"/>
          <w:sz w:val="28"/>
          <w:szCs w:val="28"/>
        </w:rPr>
        <w:t>меомў</w:t>
      </w:r>
      <w:r w:rsidRPr="00CD449D">
        <w:rPr>
          <w:rFonts w:ascii="Times New Roman Tj" w:hAnsi="Times New Roman Tj"/>
          <w:sz w:val="28"/>
          <w:szCs w:val="28"/>
        </w:rPr>
        <w:t>зад, чи ном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 xml:space="preserve">Геодинамикаи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Геологияи сохтори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Геологияи сохтмони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Геологияи нафту газ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Асосгузори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андисии шуравї киро мењисобанд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Никитин А.С;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Сафронов В.С;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Сава</w:t>
      </w:r>
      <w:r>
        <w:rPr>
          <w:rFonts w:ascii="Times New Roman Tj" w:hAnsi="Times New Roman Tj"/>
          <w:sz w:val="28"/>
          <w:szCs w:val="28"/>
        </w:rPr>
        <w:t>ренский В.П;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Климентев П.П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Поп</w:t>
      </w:r>
      <w:r>
        <w:rPr>
          <w:rFonts w:ascii="Times New Roman Tj" w:hAnsi="Times New Roman Tj"/>
          <w:sz w:val="28"/>
          <w:szCs w:val="28"/>
        </w:rPr>
        <w:t>ов И.В;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3.</w:t>
      </w:r>
    </w:p>
    <w:p w:rsidR="00F1417D" w:rsidRDefault="00F1417D" w:rsidP="00EA6CC8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Ба аќидаи кадом олим «Геологияи мухандиси </w:t>
      </w:r>
      <w:r>
        <w:rPr>
          <w:rFonts w:ascii="Times New Roman Tj" w:hAnsi="Times New Roman Tj"/>
          <w:sz w:val="28"/>
          <w:szCs w:val="28"/>
        </w:rPr>
        <w:t>ќабатњ</w:t>
      </w:r>
      <w:r w:rsidRPr="00CD449D">
        <w:rPr>
          <w:rFonts w:ascii="Times New Roman Tj" w:hAnsi="Times New Roman Tj"/>
          <w:sz w:val="28"/>
          <w:szCs w:val="28"/>
        </w:rPr>
        <w:t xml:space="preserve">ои болоии кишри заминро, ки ба фаъолияти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андисии инсон вобаста аст», </w:t>
      </w:r>
      <w:r>
        <w:rPr>
          <w:rFonts w:ascii="Times New Roman Tj" w:hAnsi="Times New Roman Tj"/>
          <w:sz w:val="28"/>
          <w:szCs w:val="28"/>
        </w:rPr>
        <w:t>меомў</w:t>
      </w:r>
      <w:r w:rsidRPr="00CD449D">
        <w:rPr>
          <w:rFonts w:ascii="Times New Roman Tj" w:hAnsi="Times New Roman Tj"/>
          <w:sz w:val="28"/>
          <w:szCs w:val="28"/>
        </w:rPr>
        <w:t>зад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Попов И.В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Ланге О.К;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Овчинков В.С;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Саваренский Ф.П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Иванов Л.Д;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4.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Кадоме аз ин илмњ</w:t>
      </w:r>
      <w:r w:rsidRPr="00CD449D">
        <w:rPr>
          <w:rFonts w:ascii="Times New Roman Tj" w:hAnsi="Times New Roman Tj"/>
          <w:sz w:val="28"/>
          <w:szCs w:val="28"/>
        </w:rPr>
        <w:t xml:space="preserve">о таркиб, сохтор, </w:t>
      </w:r>
      <w:r>
        <w:rPr>
          <w:rFonts w:ascii="Times New Roman Tj" w:hAnsi="Times New Roman Tj"/>
          <w:sz w:val="28"/>
          <w:szCs w:val="28"/>
        </w:rPr>
        <w:t>њ</w:t>
      </w:r>
      <w:r w:rsidRPr="00CD449D">
        <w:rPr>
          <w:rFonts w:ascii="Times New Roman Tj" w:hAnsi="Times New Roman Tj"/>
          <w:sz w:val="28"/>
          <w:szCs w:val="28"/>
        </w:rPr>
        <w:t xml:space="preserve">олат, хосият ва шароити </w:t>
      </w:r>
      <w:r>
        <w:rPr>
          <w:rFonts w:ascii="Times New Roman Tj" w:hAnsi="Times New Roman Tj"/>
          <w:sz w:val="28"/>
          <w:szCs w:val="28"/>
        </w:rPr>
        <w:t>пањ</w:t>
      </w:r>
      <w:r w:rsidRPr="00CD449D">
        <w:rPr>
          <w:rFonts w:ascii="Times New Roman Tj" w:hAnsi="Times New Roman Tj"/>
          <w:sz w:val="28"/>
          <w:szCs w:val="28"/>
        </w:rPr>
        <w:t xml:space="preserve">ншавии </w:t>
      </w:r>
      <w:r>
        <w:rPr>
          <w:rFonts w:ascii="Times New Roman Tj" w:hAnsi="Times New Roman Tj"/>
          <w:sz w:val="28"/>
          <w:szCs w:val="28"/>
        </w:rPr>
        <w:t>љинсњ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куњ</w:t>
      </w:r>
      <w:r w:rsidRPr="00CD449D">
        <w:rPr>
          <w:rFonts w:ascii="Times New Roman Tj" w:hAnsi="Times New Roman Tj"/>
          <w:sz w:val="28"/>
          <w:szCs w:val="28"/>
        </w:rPr>
        <w:t>иро меомузад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Петрография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Грунтшиноси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Гидрогеология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Литология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5.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Кадом илмро гуфта метавонед, ки конуниятхои фазоии таксиомти шароитхои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андиси-геологоиро мавриди </w:t>
      </w:r>
      <w:r>
        <w:rPr>
          <w:rFonts w:ascii="Times New Roman Tj" w:hAnsi="Times New Roman Tj"/>
          <w:sz w:val="28"/>
          <w:szCs w:val="28"/>
        </w:rPr>
        <w:t>омў</w:t>
      </w:r>
      <w:r w:rsidRPr="00CD449D">
        <w:rPr>
          <w:rFonts w:ascii="Times New Roman Tj" w:hAnsi="Times New Roman Tj"/>
          <w:sz w:val="28"/>
          <w:szCs w:val="28"/>
        </w:rPr>
        <w:t xml:space="preserve">зиш карор </w:t>
      </w:r>
      <w:r>
        <w:rPr>
          <w:rFonts w:ascii="Times New Roman Tj" w:hAnsi="Times New Roman Tj"/>
          <w:sz w:val="28"/>
          <w:szCs w:val="28"/>
        </w:rPr>
        <w:t>медињ</w:t>
      </w:r>
      <w:r w:rsidRPr="00CD449D">
        <w:rPr>
          <w:rFonts w:ascii="Times New Roman Tj" w:hAnsi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Физика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Геологияи умуми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Геологияи сохтори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Химия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6.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Ќисмњ</w:t>
      </w:r>
      <w:r w:rsidRPr="00CD449D">
        <w:rPr>
          <w:rFonts w:ascii="Times New Roman Tj" w:hAnsi="Times New Roman Tj"/>
          <w:sz w:val="28"/>
          <w:szCs w:val="28"/>
        </w:rPr>
        <w:t xml:space="preserve">ои асосии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андисиро нишон </w:t>
      </w:r>
      <w:r>
        <w:rPr>
          <w:rFonts w:ascii="Times New Roman Tj" w:hAnsi="Times New Roman Tj"/>
          <w:sz w:val="28"/>
          <w:szCs w:val="28"/>
        </w:rPr>
        <w:t>дињ</w:t>
      </w:r>
      <w:r w:rsidRPr="00CD449D">
        <w:rPr>
          <w:rFonts w:ascii="Times New Roman Tj" w:hAnsi="Times New Roman Tj"/>
          <w:sz w:val="28"/>
          <w:szCs w:val="28"/>
        </w:rPr>
        <w:t>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Грунтшиносї</w:t>
      </w:r>
      <w:r w:rsidRPr="00CD449D">
        <w:rPr>
          <w:rFonts w:ascii="Times New Roman Tj" w:hAnsi="Times New Roman Tj"/>
          <w:sz w:val="28"/>
          <w:szCs w:val="28"/>
        </w:rPr>
        <w:t>, геологияи сохтори, гидрогеология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Грунтшиносї</w:t>
      </w:r>
      <w:r w:rsidRPr="00CD449D">
        <w:rPr>
          <w:rFonts w:ascii="Times New Roman Tj" w:hAnsi="Times New Roman Tj"/>
          <w:sz w:val="28"/>
          <w:szCs w:val="28"/>
        </w:rPr>
        <w:t xml:space="preserve">, геодинамикаи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андиси,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андисии </w:t>
      </w:r>
      <w:r>
        <w:rPr>
          <w:rFonts w:ascii="Times New Roman Tj" w:hAnsi="Times New Roman Tj"/>
          <w:sz w:val="28"/>
          <w:szCs w:val="28"/>
        </w:rPr>
        <w:t>минтаќ</w:t>
      </w:r>
      <w:r w:rsidRPr="00CD449D">
        <w:rPr>
          <w:rFonts w:ascii="Times New Roman Tj" w:hAnsi="Times New Roman Tj"/>
          <w:sz w:val="28"/>
          <w:szCs w:val="28"/>
        </w:rPr>
        <w:t>ави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Грунтшиносї</w:t>
      </w:r>
      <w:r w:rsidRPr="00CD449D">
        <w:rPr>
          <w:rFonts w:ascii="Times New Roman Tj" w:hAnsi="Times New Roman Tj"/>
          <w:sz w:val="28"/>
          <w:szCs w:val="28"/>
        </w:rPr>
        <w:t>, гидрогеология, физика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654CD3" w:rsidRDefault="00F1417D" w:rsidP="000D22B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Грунтшинос</w:t>
      </w:r>
      <w:r>
        <w:rPr>
          <w:rFonts w:ascii="Times New Roman Tj" w:hAnsi="Times New Roman Tj"/>
          <w:sz w:val="28"/>
          <w:szCs w:val="28"/>
        </w:rPr>
        <w:t>ї</w:t>
      </w:r>
      <w:r w:rsidRPr="00CD449D">
        <w:rPr>
          <w:rFonts w:ascii="Times New Roman Tj" w:hAnsi="Times New Roman Tj"/>
          <w:sz w:val="28"/>
          <w:szCs w:val="28"/>
        </w:rPr>
        <w:t xml:space="preserve">, физика, гидрогеология; </w:t>
      </w:r>
    </w:p>
    <w:p w:rsidR="00F1417D" w:rsidRPr="00654CD3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654CD3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E</w:t>
      </w:r>
      <w:r w:rsidRPr="00654CD3">
        <w:rPr>
          <w:rFonts w:ascii="Times New Roman" w:hAnsi="Times New Roman"/>
          <w:sz w:val="28"/>
          <w:szCs w:val="28"/>
        </w:rPr>
        <w:t>)</w:t>
      </w:r>
      <w:r w:rsidRPr="00654CD3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</w:rPr>
        <w:t>Грунтшиносї</w:t>
      </w:r>
      <w:r w:rsidRPr="00654CD3">
        <w:rPr>
          <w:rFonts w:ascii="Times New Roman Tj" w:hAnsi="Times New Roman Tj"/>
          <w:sz w:val="28"/>
          <w:szCs w:val="28"/>
        </w:rPr>
        <w:t xml:space="preserve">, </w:t>
      </w:r>
      <w:r w:rsidRPr="00CD449D">
        <w:rPr>
          <w:rFonts w:ascii="Times New Roman Tj" w:hAnsi="Times New Roman Tj"/>
          <w:sz w:val="28"/>
          <w:szCs w:val="28"/>
        </w:rPr>
        <w:t>геологияи</w:t>
      </w:r>
      <w:r w:rsidRPr="00654CD3"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сохторї</w:t>
      </w:r>
      <w:r w:rsidRPr="00654CD3">
        <w:rPr>
          <w:rFonts w:ascii="Times New Roman Tj" w:hAnsi="Times New Roman Tj"/>
          <w:sz w:val="28"/>
          <w:szCs w:val="28"/>
        </w:rPr>
        <w:t xml:space="preserve">, </w:t>
      </w:r>
      <w:r w:rsidRPr="00CD449D">
        <w:rPr>
          <w:rFonts w:ascii="Times New Roman Tj" w:hAnsi="Times New Roman Tj"/>
          <w:sz w:val="28"/>
          <w:szCs w:val="28"/>
        </w:rPr>
        <w:t>физика</w:t>
      </w:r>
      <w:r w:rsidRPr="00654CD3"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7.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Ма</w:t>
      </w:r>
      <w:r>
        <w:rPr>
          <w:rFonts w:ascii="Times New Roman Tj" w:hAnsi="Times New Roman Tj"/>
          <w:sz w:val="28"/>
          <w:szCs w:val="28"/>
        </w:rPr>
        <w:t>ќ</w:t>
      </w:r>
      <w:r w:rsidRPr="00CD449D">
        <w:rPr>
          <w:rFonts w:ascii="Times New Roman Tj" w:hAnsi="Times New Roman Tj"/>
          <w:sz w:val="28"/>
          <w:szCs w:val="28"/>
        </w:rPr>
        <w:t xml:space="preserve">сади </w:t>
      </w:r>
      <w:r>
        <w:rPr>
          <w:rFonts w:ascii="Times New Roman Tj" w:hAnsi="Times New Roman Tj"/>
          <w:sz w:val="28"/>
          <w:szCs w:val="28"/>
        </w:rPr>
        <w:t>нињ</w:t>
      </w:r>
      <w:r w:rsidRPr="00CD449D">
        <w:rPr>
          <w:rFonts w:ascii="Times New Roman Tj" w:hAnsi="Times New Roman Tj"/>
          <w:sz w:val="28"/>
          <w:szCs w:val="28"/>
        </w:rPr>
        <w:t xml:space="preserve">оии </w:t>
      </w:r>
      <w:r>
        <w:rPr>
          <w:rFonts w:ascii="Times New Roman Tj" w:hAnsi="Times New Roman Tj"/>
          <w:sz w:val="28"/>
          <w:szCs w:val="28"/>
        </w:rPr>
        <w:t>тањќиќ</w:t>
      </w:r>
      <w:r w:rsidRPr="00CD449D">
        <w:rPr>
          <w:rFonts w:ascii="Times New Roman Tj" w:hAnsi="Times New Roman Tj"/>
          <w:sz w:val="28"/>
          <w:szCs w:val="28"/>
        </w:rPr>
        <w:t xml:space="preserve">оти кадом фан </w:t>
      </w:r>
      <w:r>
        <w:rPr>
          <w:rFonts w:ascii="Times New Roman Tj" w:hAnsi="Times New Roman Tj"/>
          <w:sz w:val="28"/>
          <w:szCs w:val="28"/>
        </w:rPr>
        <w:t>бањодињ</w:t>
      </w:r>
      <w:r w:rsidRPr="00CD449D">
        <w:rPr>
          <w:rFonts w:ascii="Times New Roman Tj" w:hAnsi="Times New Roman Tj"/>
          <w:sz w:val="28"/>
          <w:szCs w:val="28"/>
        </w:rPr>
        <w:t>ии комплексии</w:t>
      </w:r>
      <w:r>
        <w:rPr>
          <w:rFonts w:ascii="Times New Roman Tj" w:hAnsi="Times New Roman Tj"/>
          <w:sz w:val="28"/>
          <w:szCs w:val="28"/>
        </w:rPr>
        <w:t xml:space="preserve"> омилњ</w:t>
      </w:r>
      <w:r w:rsidRPr="00CD449D">
        <w:rPr>
          <w:rFonts w:ascii="Times New Roman Tj" w:hAnsi="Times New Roman Tj"/>
          <w:sz w:val="28"/>
          <w:szCs w:val="28"/>
        </w:rPr>
        <w:t xml:space="preserve">ои геологии чи табии ва чи бо шарофати фаъолияти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андисии инсон даъватшуда мебошад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Геологияи нафту газ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Геологияи сохтори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Геологияи умуми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 xml:space="preserve">Гединамикаи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 xml:space="preserve">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>андиси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8.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Таснифоти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 xml:space="preserve">роти физикию-геологи, ки геологияи </w:t>
      </w:r>
      <w:r>
        <w:rPr>
          <w:rFonts w:ascii="Times New Roman Tj" w:hAnsi="Times New Roman Tj"/>
          <w:sz w:val="28"/>
          <w:szCs w:val="28"/>
        </w:rPr>
        <w:t>муњ</w:t>
      </w:r>
      <w:r w:rsidRPr="00CD449D">
        <w:rPr>
          <w:rFonts w:ascii="Times New Roman Tj" w:hAnsi="Times New Roman Tj"/>
          <w:sz w:val="28"/>
          <w:szCs w:val="28"/>
        </w:rPr>
        <w:t xml:space="preserve">андиси онро </w:t>
      </w:r>
      <w:r>
        <w:rPr>
          <w:rFonts w:ascii="Times New Roman Tj" w:hAnsi="Times New Roman Tj"/>
          <w:sz w:val="28"/>
          <w:szCs w:val="28"/>
        </w:rPr>
        <w:t>меомў</w:t>
      </w:r>
      <w:r w:rsidRPr="00CD449D">
        <w:rPr>
          <w:rFonts w:ascii="Times New Roman Tj" w:hAnsi="Times New Roman Tj"/>
          <w:sz w:val="28"/>
          <w:szCs w:val="28"/>
        </w:rPr>
        <w:t xml:space="preserve">зад аз </w:t>
      </w:r>
      <w:r>
        <w:rPr>
          <w:rFonts w:ascii="Times New Roman Tj" w:hAnsi="Times New Roman Tj"/>
          <w:sz w:val="28"/>
          <w:szCs w:val="28"/>
        </w:rPr>
        <w:t>љ</w:t>
      </w:r>
      <w:r w:rsidRPr="00CD449D">
        <w:rPr>
          <w:rFonts w:ascii="Times New Roman Tj" w:hAnsi="Times New Roman Tj"/>
          <w:sz w:val="28"/>
          <w:szCs w:val="28"/>
        </w:rPr>
        <w:t>ониби кадом олим тартиб дода шудааст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Попов И.В;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Сафронов В.С;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Никистин А.С;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Ланге О.К;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Саваренский Ф.П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9.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Таснифоти</w:t>
      </w:r>
      <w:r>
        <w:rPr>
          <w:rFonts w:ascii="Times New Roman Tj" w:hAnsi="Times New Roman Tj"/>
          <w:sz w:val="28"/>
          <w:szCs w:val="28"/>
        </w:rPr>
        <w:t xml:space="preserve"> зуњ</w:t>
      </w:r>
      <w:r w:rsidRPr="00CD449D">
        <w:rPr>
          <w:rFonts w:ascii="Times New Roman Tj" w:hAnsi="Times New Roman Tj"/>
          <w:sz w:val="28"/>
          <w:szCs w:val="28"/>
        </w:rPr>
        <w:t>уроти физикию-геологи ба чи ишора мекунад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Сабабњ</w:t>
      </w:r>
      <w:r w:rsidRPr="00CD449D">
        <w:rPr>
          <w:rFonts w:ascii="Times New Roman Tj" w:hAnsi="Times New Roman Tj"/>
          <w:sz w:val="28"/>
          <w:szCs w:val="28"/>
        </w:rPr>
        <w:t>ои пайдоиш ва хуру</w:t>
      </w:r>
      <w:r>
        <w:rPr>
          <w:rFonts w:ascii="Times New Roman Tj" w:hAnsi="Times New Roman Tj"/>
          <w:sz w:val="28"/>
          <w:szCs w:val="28"/>
        </w:rPr>
        <w:t>љ</w:t>
      </w:r>
      <w:r w:rsidRPr="00CD449D">
        <w:rPr>
          <w:rFonts w:ascii="Times New Roman Tj" w:hAnsi="Times New Roman Tj"/>
          <w:sz w:val="28"/>
          <w:szCs w:val="28"/>
        </w:rPr>
        <w:t xml:space="preserve">и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>уроти физикию-геологи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/>
          <w:sz w:val="28"/>
          <w:szCs w:val="28"/>
        </w:rPr>
        <w:t>Сабабњ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хуруљ</w:t>
      </w:r>
      <w:r w:rsidRPr="00CD449D">
        <w:rPr>
          <w:rFonts w:ascii="Times New Roman Tj" w:hAnsi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њ</w:t>
      </w:r>
      <w:r w:rsidRPr="00CD449D">
        <w:rPr>
          <w:rFonts w:ascii="Times New Roman Tj" w:hAnsi="Times New Roman Tj"/>
          <w:sz w:val="28"/>
          <w:szCs w:val="28"/>
        </w:rPr>
        <w:t>одисоти кимиёви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Сабабњ</w:t>
      </w:r>
      <w:r w:rsidRPr="00CD449D">
        <w:rPr>
          <w:rFonts w:ascii="Times New Roman Tj" w:hAnsi="Times New Roman Tj"/>
          <w:sz w:val="28"/>
          <w:szCs w:val="28"/>
        </w:rPr>
        <w:t>ои</w:t>
      </w:r>
      <w:r>
        <w:rPr>
          <w:rFonts w:ascii="Times New Roman Tj" w:hAnsi="Times New Roman Tj"/>
          <w:sz w:val="28"/>
          <w:szCs w:val="28"/>
        </w:rPr>
        <w:t xml:space="preserve"> хуруљ</w:t>
      </w:r>
      <w:r w:rsidRPr="00CD449D">
        <w:rPr>
          <w:rFonts w:ascii="Times New Roman Tj" w:hAnsi="Times New Roman Tj"/>
          <w:sz w:val="28"/>
          <w:szCs w:val="28"/>
        </w:rPr>
        <w:t>и</w:t>
      </w:r>
      <w:r>
        <w:rPr>
          <w:rFonts w:ascii="Times New Roman Tj" w:hAnsi="Times New Roman Tj"/>
          <w:sz w:val="28"/>
          <w:szCs w:val="28"/>
        </w:rPr>
        <w:t xml:space="preserve"> равандњ</w:t>
      </w:r>
      <w:r w:rsidRPr="00CD449D">
        <w:rPr>
          <w:rFonts w:ascii="Times New Roman Tj" w:hAnsi="Times New Roman Tj"/>
          <w:sz w:val="28"/>
          <w:szCs w:val="28"/>
        </w:rPr>
        <w:t>ои гидрогеологи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С</w:t>
      </w:r>
      <w:r>
        <w:rPr>
          <w:rFonts w:ascii="Times New Roman Tj" w:hAnsi="Times New Roman Tj"/>
          <w:sz w:val="28"/>
          <w:szCs w:val="28"/>
        </w:rPr>
        <w:t>абабњ</w:t>
      </w:r>
      <w:r w:rsidRPr="00CD449D">
        <w:rPr>
          <w:rFonts w:ascii="Times New Roman Tj" w:hAnsi="Times New Roman Tj"/>
          <w:sz w:val="28"/>
          <w:szCs w:val="28"/>
        </w:rPr>
        <w:t xml:space="preserve">ои шиканиши </w:t>
      </w:r>
      <w:r>
        <w:rPr>
          <w:rFonts w:ascii="Times New Roman Tj" w:hAnsi="Times New Roman Tj"/>
          <w:sz w:val="28"/>
          <w:szCs w:val="28"/>
        </w:rPr>
        <w:t>нурњ</w:t>
      </w:r>
      <w:r w:rsidRPr="00CD449D">
        <w:rPr>
          <w:rFonts w:ascii="Times New Roman Tj" w:hAnsi="Times New Roman Tj"/>
          <w:sz w:val="28"/>
          <w:szCs w:val="28"/>
        </w:rPr>
        <w:t>ои офтоб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$E) Сабабњ</w:t>
      </w:r>
      <w:r w:rsidRPr="00CD449D">
        <w:rPr>
          <w:rFonts w:ascii="Times New Roman Tj" w:hAnsi="Times New Roman Tj"/>
          <w:sz w:val="28"/>
          <w:szCs w:val="28"/>
        </w:rPr>
        <w:t xml:space="preserve">ои вайроншавии </w:t>
      </w:r>
      <w:r>
        <w:rPr>
          <w:rFonts w:ascii="Times New Roman Tj" w:hAnsi="Times New Roman Tj"/>
          <w:sz w:val="28"/>
          <w:szCs w:val="28"/>
        </w:rPr>
        <w:t>ќабатњ</w:t>
      </w:r>
      <w:r w:rsidRPr="00CD449D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Дар асоси фаъолияти </w:t>
      </w:r>
      <w:r>
        <w:rPr>
          <w:rFonts w:ascii="Times New Roman Tj" w:hAnsi="Times New Roman Tj"/>
          <w:sz w:val="28"/>
          <w:szCs w:val="28"/>
        </w:rPr>
        <w:t>обњ</w:t>
      </w:r>
      <w:r w:rsidRPr="00CD449D">
        <w:rPr>
          <w:rFonts w:ascii="Times New Roman Tj" w:hAnsi="Times New Roman Tj"/>
          <w:sz w:val="28"/>
          <w:szCs w:val="28"/>
        </w:rPr>
        <w:t xml:space="preserve">ои </w:t>
      </w:r>
      <w:r>
        <w:rPr>
          <w:rFonts w:ascii="Times New Roman Tj" w:hAnsi="Times New Roman Tj"/>
          <w:sz w:val="28"/>
          <w:szCs w:val="28"/>
        </w:rPr>
        <w:t>сатњ</w:t>
      </w:r>
      <w:r w:rsidRPr="00CD449D">
        <w:rPr>
          <w:rFonts w:ascii="Times New Roman Tj" w:hAnsi="Times New Roman Tj"/>
          <w:sz w:val="28"/>
          <w:szCs w:val="28"/>
        </w:rPr>
        <w:t xml:space="preserve">и ва </w:t>
      </w:r>
      <w:r>
        <w:rPr>
          <w:rFonts w:ascii="Times New Roman Tj" w:hAnsi="Times New Roman Tj"/>
          <w:sz w:val="28"/>
          <w:szCs w:val="28"/>
        </w:rPr>
        <w:t>рў</w:t>
      </w:r>
      <w:r w:rsidRPr="00CD449D">
        <w:rPr>
          <w:rFonts w:ascii="Times New Roman Tj" w:hAnsi="Times New Roman Tj"/>
          <w:sz w:val="28"/>
          <w:szCs w:val="28"/>
        </w:rPr>
        <w:t xml:space="preserve">изамини </w:t>
      </w:r>
      <w:r>
        <w:rPr>
          <w:rFonts w:ascii="Times New Roman Tj" w:hAnsi="Times New Roman Tj"/>
          <w:sz w:val="28"/>
          <w:szCs w:val="28"/>
        </w:rPr>
        <w:t>кадом намуди зуњ</w:t>
      </w:r>
      <w:r w:rsidRPr="00CD449D">
        <w:rPr>
          <w:rFonts w:ascii="Times New Roman Tj" w:hAnsi="Times New Roman Tj"/>
          <w:sz w:val="28"/>
          <w:szCs w:val="28"/>
        </w:rPr>
        <w:t>уроти физикавию геологи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 xml:space="preserve">ба </w:t>
      </w:r>
      <w:r>
        <w:rPr>
          <w:rFonts w:ascii="Times New Roman Tj" w:hAnsi="Times New Roman Tj"/>
          <w:sz w:val="28"/>
          <w:szCs w:val="28"/>
        </w:rPr>
        <w:t>вуљ</w:t>
      </w:r>
      <w:r w:rsidRPr="00CD449D">
        <w:rPr>
          <w:rFonts w:ascii="Times New Roman Tj" w:hAnsi="Times New Roman Tj"/>
          <w:sz w:val="28"/>
          <w:szCs w:val="28"/>
        </w:rPr>
        <w:t>уд меоянд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Карст, ботлоќ ва фурунишини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Суффозия ва шиканиш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$C) Курумњ</w:t>
      </w:r>
      <w:r w:rsidRPr="00CD449D">
        <w:rPr>
          <w:rFonts w:ascii="Times New Roman Tj" w:hAnsi="Times New Roman Tj"/>
          <w:sz w:val="28"/>
          <w:szCs w:val="28"/>
        </w:rPr>
        <w:t xml:space="preserve">о ва </w:t>
      </w:r>
      <w:r>
        <w:rPr>
          <w:rFonts w:ascii="Times New Roman Tj" w:hAnsi="Times New Roman Tj"/>
          <w:sz w:val="28"/>
          <w:szCs w:val="28"/>
        </w:rPr>
        <w:t>дюнањ</w:t>
      </w:r>
      <w:r w:rsidRPr="00CD449D">
        <w:rPr>
          <w:rFonts w:ascii="Times New Roman Tj" w:hAnsi="Times New Roman Tj"/>
          <w:sz w:val="28"/>
          <w:szCs w:val="28"/>
        </w:rPr>
        <w:t>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 xml:space="preserve">.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>уроти сейсмики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. Борон ва барф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 xml:space="preserve">Дар вобастаги аз </w:t>
      </w:r>
      <w:r>
        <w:rPr>
          <w:rFonts w:ascii="Times New Roman Tj" w:hAnsi="Times New Roman Tj"/>
          <w:sz w:val="28"/>
          <w:szCs w:val="28"/>
        </w:rPr>
        <w:t>ќуввањ</w:t>
      </w:r>
      <w:r w:rsidRPr="00CD449D">
        <w:rPr>
          <w:rFonts w:ascii="Times New Roman Tj" w:hAnsi="Times New Roman Tj"/>
          <w:sz w:val="28"/>
          <w:szCs w:val="28"/>
        </w:rPr>
        <w:t xml:space="preserve">ои дохилии замин кадом </w:t>
      </w:r>
      <w:r>
        <w:rPr>
          <w:rFonts w:ascii="Times New Roman Tj" w:hAnsi="Times New Roman Tj"/>
          <w:sz w:val="28"/>
          <w:szCs w:val="28"/>
        </w:rPr>
        <w:t>зуњ</w:t>
      </w:r>
      <w:r w:rsidRPr="00CD449D">
        <w:rPr>
          <w:rFonts w:ascii="Times New Roman Tj" w:hAnsi="Times New Roman Tj"/>
          <w:sz w:val="28"/>
          <w:szCs w:val="28"/>
        </w:rPr>
        <w:t xml:space="preserve">уроти </w:t>
      </w:r>
      <w:r>
        <w:rPr>
          <w:rFonts w:ascii="Times New Roman Tj" w:hAnsi="Times New Roman Tj"/>
          <w:sz w:val="28"/>
          <w:szCs w:val="28"/>
        </w:rPr>
        <w:t>физикию-геологи рў</w:t>
      </w:r>
      <w:r w:rsidRPr="00CD449D">
        <w:rPr>
          <w:rFonts w:ascii="Times New Roman Tj" w:hAnsi="Times New Roman Tj"/>
          <w:sz w:val="28"/>
          <w:szCs w:val="28"/>
        </w:rPr>
        <w:t xml:space="preserve">х </w:t>
      </w:r>
      <w:r>
        <w:rPr>
          <w:rFonts w:ascii="Times New Roman Tj" w:hAnsi="Times New Roman Tj"/>
          <w:sz w:val="28"/>
          <w:szCs w:val="28"/>
        </w:rPr>
        <w:t>медињ</w:t>
      </w:r>
      <w:r w:rsidRPr="00CD449D">
        <w:rPr>
          <w:rFonts w:ascii="Times New Roman Tj" w:hAnsi="Times New Roman Tj"/>
          <w:sz w:val="28"/>
          <w:szCs w:val="28"/>
        </w:rPr>
        <w:t>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Ярч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Зуњ</w:t>
      </w:r>
      <w:r w:rsidRPr="00CD449D">
        <w:rPr>
          <w:rFonts w:ascii="Times New Roman Tj" w:hAnsi="Times New Roman Tj"/>
          <w:sz w:val="28"/>
          <w:szCs w:val="28"/>
        </w:rPr>
        <w:t>уроти сейсмики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Карст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Суффозия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Фурунишини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0D22BB">
      <w:pPr>
        <w:tabs>
          <w:tab w:val="left" w:pos="106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12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ab/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Агентњ</w:t>
      </w:r>
      <w:r w:rsidRPr="00CD449D">
        <w:rPr>
          <w:rFonts w:ascii="Times New Roman Tj" w:hAnsi="Times New Roman Tj"/>
          <w:sz w:val="28"/>
          <w:szCs w:val="28"/>
        </w:rPr>
        <w:t>ои бодхурдашавї (бодлес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-ро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Об, кислород, нурњои офтоб, њарорат, организмњои зинда ва моддањои газшакл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Хок, оташ, об ва азот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Азот,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кислород ва об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Њаво ва хок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Нури офтоб, њаво ва хок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навъњои бањру уќёнус ва дарёњо ба соњил, ки ба вайроншавї ва харобоварї оварда мерасонад, чи ном дорад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Суффозия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Карст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Абразия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Деформатсия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Раванди таѓйирёбии љинсњои кўњї (таркиб, сохт ва хосиятњо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-ро чи ном мебаранд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Регресия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Акумулатсия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Динамика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Бодхурдашавї (бодлес</w:t>
      </w:r>
      <w:r>
        <w:rPr>
          <w:rFonts w:ascii="Times New Roman Tj" w:hAnsi="Times New Roman Tj"/>
          <w:sz w:val="28"/>
          <w:szCs w:val="28"/>
        </w:rPr>
        <w:t>);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Мелиоратсия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15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Њангоми яхкунии об њаљми он чанд фоиз васеъ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20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6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17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11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9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16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Њолатњои обро дар табиат номбар кунед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Моеъ, хунук сард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Буѓ, моеъ, сахт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Гарм, сахт, хунук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Сард, гарм, нарм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Шафоф, хира, тира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17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Љинсњои кўњї аз рўи таснифоташ ба кадом гуруњњо људо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Сахт, заиф ва миёна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Тањшонї, метаморфї ва магматикї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Турш, сахт ва ишќорї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Тањшонї, грунтї ва сахт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Тањшонї, грунтї ва сахт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18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Организмњои зинда дар раванди бодхурдашавии љинсњои кўњї кадом намуди таъсиротро амалї месозанд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Химиявию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Физикавию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Физикавию 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Биологию 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Химиявї, физикавї ва 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19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лаппиши шабонарўзии њарорат ба љинсњои кўњї то кадом чуќурии замин мерасад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то 1м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то 10м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100м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то 1000м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то 10000м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20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Масолењи аз њама бењтарин барои рўпуш ва муњофизати љинсњои кўњї аз раванди бодхурдашавї (бодлес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-ро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Мармар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Оњаксанг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Суглинок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Галечник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Гипс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21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Нишонањои аз њама муњими зоњири (берунї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-и бодхурдашавии љинсњои кўњї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Буй, мазза, ранг, шафофият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Ранг, доѓ, характер ва дараљаи майдашавї, таркиби минералогї ва мустањкамии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Ранг, буй, маза ва ѓайрањо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Ранг, маза ва шаффофият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Буй, маза ва ранг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22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Њангоми бодхурдашавї таѓирёбии алоќаи дохилии љинсњои кўњї ба пастшавии мустањками оварда мерасонад, онро ёбед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Кимиёвї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Физикавї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23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vertAlign w:val="superscript"/>
        </w:rPr>
      </w:pPr>
      <w:r w:rsidRPr="00CD449D">
        <w:rPr>
          <w:rFonts w:ascii="Times New Roman Tj" w:hAnsi="Times New Roman Tj"/>
          <w:sz w:val="28"/>
          <w:szCs w:val="28"/>
        </w:rPr>
        <w:t>Равандњои механикї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тарќишњо, яхбандї, фуруравї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геоморфология, петрография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Fonts w:ascii="Times New Roman Tj" w:hAnsi="Times New Roman Tj"/>
          <w:bCs/>
          <w:sz w:val="28"/>
          <w:szCs w:val="28"/>
        </w:rPr>
        <w:t>фишурдашавї, ёзидан, ѓељиш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ярч, фуруравї, намнокї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заминларза, њаракатњои тектоникї, ёзидан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24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. 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Алоќаи байни минералї дар љинсњои кўњї бо ёрии кадом ќуввањо ба вуљуд меоянд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кувваи љозиба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ќувваи кашиши сатњи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муќовимат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ќувваи љозиба ва кашиши сатњї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i/>
          <w:i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Fonts w:ascii="Times New Roman Tj" w:hAnsi="Times New Roman Tj"/>
          <w:bCs/>
          <w:iCs/>
          <w:sz w:val="28"/>
          <w:szCs w:val="28"/>
        </w:rPr>
        <w:t xml:space="preserve">сатњї </w:t>
      </w:r>
      <w:r w:rsidRPr="00CD449D">
        <w:rPr>
          <w:rFonts w:ascii="Times New Roman Tj" w:hAnsi="Times New Roman Tj"/>
          <w:bCs/>
          <w:sz w:val="28"/>
          <w:szCs w:val="28"/>
        </w:rPr>
        <w:t xml:space="preserve">ва </w:t>
      </w:r>
      <w:r w:rsidRPr="00CD449D">
        <w:rPr>
          <w:rFonts w:ascii="Times New Roman Tj" w:hAnsi="Times New Roman Tj"/>
          <w:bCs/>
          <w:iCs/>
          <w:sz w:val="28"/>
          <w:szCs w:val="28"/>
        </w:rPr>
        <w:t>њаљмї</w:t>
      </w:r>
      <w:r>
        <w:rPr>
          <w:rFonts w:ascii="Times New Roman Tj" w:hAnsi="Times New Roman Tj"/>
          <w:bCs/>
          <w:iCs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25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Дар ваќти ин њодиса камшавии њаљми љинси кўњї мушоњида карда мешавад,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варамиш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фарсоиш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фуруравї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буѓшавї-хушкшавї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намнокї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26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Ин унсур дар раванди бодлес наќши муњиму бештарро мебозад, кадом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гази карбонат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кислотаи сулфат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оксиген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азот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гидроген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27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Тарќишњои ѓайрикапиляриро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капилярњо, тарќишњои хурд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тарќишњои гуногун, кафишњои тектоникї, холигињои карстї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тарќишњои бодлес, капилярњо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ковокињо, холигињои карстї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капилярњо, ковокињо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28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Омилњои асосие, ки хосиятњои механикии </w:t>
      </w:r>
      <w:r w:rsidRPr="00CD449D">
        <w:rPr>
          <w:rFonts w:ascii="Times New Roman Tj" w:hAnsi="Times New Roman Tj"/>
          <w:bCs/>
          <w:sz w:val="28"/>
          <w:szCs w:val="28"/>
        </w:rPr>
        <w:t>љинсњои кўњии тањшонии алоњидадонаро муайян 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намнокї, фишурдашавандагї, устуворї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сахти, вазни хос, хобишнокї;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ќабатнокї, хосият</w:t>
      </w:r>
      <w:r>
        <w:rPr>
          <w:rFonts w:ascii="Times New Roman Tj" w:hAnsi="Times New Roman Tj"/>
          <w:sz w:val="28"/>
          <w:szCs w:val="28"/>
        </w:rPr>
        <w:t>њои химиявї, хосиятњои физикавї;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таркиби гранулометрї, дараљаи фишурдашавї, таркиби минера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лиашон;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њарорат, фишор, намнокї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29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Геологияи муњандисї дар асос ба доираи кадом фанњо дохил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физикї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геохимиявї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табиатшиносї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иќлимшиносї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30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Объектњои асосии тадќиќоти муњандисї-геологї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равандњои физикї-химиявї;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љинсњои кўњи, ќабатњои љинсњои кўњи, равандњои геологї</w:t>
      </w:r>
      <w:r>
        <w:rPr>
          <w:rFonts w:ascii="Times New Roman Tj" w:hAnsi="Times New Roman Tj"/>
          <w:sz w:val="28"/>
          <w:szCs w:val="28"/>
        </w:rPr>
        <w:t xml:space="preserve"> ва њодиссањои инжинерї-геологї;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>
        <w:rPr>
          <w:rFonts w:ascii="Times New Roman Tj" w:hAnsi="Times New Roman Tj"/>
          <w:sz w:val="28"/>
          <w:szCs w:val="28"/>
        </w:rPr>
        <w:t>литосфера ва биосфера;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ќабати поёнии замин;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љисмњои сахт ва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31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Геологияи муњандисии муосир чиро меомўзад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пайдоиш ва хосиятњои физикию химиявии љинсњои кўњии магматикї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љустуљу ва иктишофї конњои кандани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сохти болоии замин</w:t>
      </w:r>
      <w:r>
        <w:rPr>
          <w:rFonts w:ascii="Times New Roman Tj" w:hAnsi="Times New Roman Tj"/>
          <w:sz w:val="28"/>
          <w:szCs w:val="28"/>
        </w:rPr>
        <w:t xml:space="preserve">;   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равандњои геофинамикї дар рафти истихрољї конњои канданињои фоиданок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хосиятњои љинсњои кўњї ва табаќањои онњо, тањкурсии иншоотњо, корњои истењсолї ва љобаљокунии иншоотњо, омўзиши шароитњои геодинамикї ва таъсири онњо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32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Тарќишњои капиляриро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капилярњо, тарќишњои хурд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тарќишњои гуногун, кафишњои тектоникї, холигињои карстї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тарќишњои бодлес, капилярњо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ковокињо, холигињои карстї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капилярњо, ковокињо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33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Хосиятњои механикї аз чи вобастагї доранд?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сохти љинсњои кўњї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ва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хосият</w:t>
      </w:r>
      <w:r>
        <w:rPr>
          <w:rFonts w:ascii="Times New Roman Tj" w:hAnsi="Times New Roman Tj"/>
          <w:sz w:val="28"/>
          <w:szCs w:val="28"/>
        </w:rPr>
        <w:t>њои кристаллохимиявии минералњо;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ранг ва љилои минералњо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пайдоиши љинсњои интрузивї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6C0CD3" w:rsidRDefault="00F1417D" w:rsidP="00CE25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пайдоиши минералњо</w:t>
      </w:r>
      <w:r>
        <w:rPr>
          <w:rFonts w:ascii="Times New Roman Tj" w:hAnsi="Times New Roman Tj"/>
          <w:sz w:val="28"/>
          <w:szCs w:val="28"/>
        </w:rPr>
        <w:t xml:space="preserve">; 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B4049E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E</w:t>
      </w:r>
      <w:r w:rsidRPr="00B4049E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 Tj" w:hAnsi="Times New Roman Tj"/>
          <w:sz w:val="28"/>
          <w:szCs w:val="28"/>
        </w:rPr>
        <w:t>равандњои геофизикї;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34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. 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Омилњои асосии метаморфизмро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ранг, сахтї, љилло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њарорат, фишор ва моддањои аз љињати химияви фаъол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ќабатнокї, деформатсия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њарорат, намнокї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пастшавии фишор, дигаргуншавии ранг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35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Ќисмњои таркибии људошавии моддањо бо тасъири ќувваи љараёнро чи меноманд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Ишќоршавї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Суспензия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Њаракати моеъ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Дифрагма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Электролиз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36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Маъмултарин усулњои химиявие, ки дар корњои муњандисї-геологї бештар истифода мешаванд кадомњоянд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Битумкунонї (ќиркунонї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)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, силикаткунонї, сементкунонї ва оњакдоркунї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Мањлулкунонї;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Термодинамикї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Яхкунонї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Фишурдашавандагї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37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</w:p>
    <w:p w:rsidR="00F1417D" w:rsidRPr="005C79A4" w:rsidRDefault="00F1417D" w:rsidP="001A5F1B">
      <w:p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Моддањои сахткунанда, ки дар ваќти силикаткунонии думањлула истифода бурда мешаванд кадомњоянд? </w:t>
      </w:r>
      <w:r w:rsidRPr="005C79A4">
        <w:rPr>
          <w:rStyle w:val="apple-style-spa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1417D" w:rsidRPr="005C79A4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GB"/>
        </w:rPr>
      </w:pP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A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Кислотаи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сулфат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,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алюминати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натрий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,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кислотањои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фосфорї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,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натрї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ва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аммонии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фтори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дисилитсий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,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гази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ангидриди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 xml:space="preserve">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карбон</w:t>
      </w:r>
      <w:r w:rsidRPr="005C79A4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GB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Ишќорњо;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Оксиген, гидроген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Натрий, калий;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Оњан, оксиди алюминий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38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Аломатњои фактории љинсњои кўњїро номбар намоед?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Ярусњо;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Физикї, механикї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Атмосферї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Гидросферї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Таркиби моддї, сохти структурии минералњо, холигињо, алоќањои байниминералї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39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 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Тарќишњо аз љињати генетикї ба кадом гуруњњо таќсим мешаванд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Геоморфологї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Механикї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Ибтидої, дуюмдараља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Геодинамикї;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Кўњї-чиндоршуда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40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Дар фањмишоти муњандисї-геологї, ќисми муайяни пустлохи заминро, ки дар он сохтан ва ба истифода додани иншоотњо ба роњ монда шудааст чї меноманд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Табаќањои геологї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Массивњои љинсњои кўњї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Ярусњои кўњї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Релеф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Бурриши геологї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41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Њудуди массивњои љинсњои кўњї одатан аз руи кадом аломатњои муайян муќаррар карда мешавад?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Физикї;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Стратиграфї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Геомолфологї, геологию-сохторї, геодинамикї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) Релеф;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Сохти дохилї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42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Аз љињати элементњои сохторї массивњо ба кадом гуруњњо људо мешаванд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Геоморфологї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Кўњї-чиндоршуда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Платформавї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П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етрогенетикї, петротектоникї, тектоникї ва неотектоникї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Минтаќавї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43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авъњои љинсњои кўњии такшоние, ки бо хосиятњои литологї ва палеонтологии худ фарќ мекунандчи ном доранд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Фатсияњо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Ќабатњо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$C) Бурришњо;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Форматсияњо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Штокњо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44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Андозаи холигињои субкапиляриро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&lt;0,0001мм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&gt;0,0001мм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=0,0001мм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&lt;0,0010мм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&gt;0,0010мм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45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Кадом зона аз таркиби љинсњои кўњии хобиши авваладошта иборат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Харсангї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Монолитї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Майдадонагї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Заррањои минералї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Порасангї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46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Таѓйирёбии алоќаи дохилии љинсњои кўњї њангоми бодлес ба камшавии кадом устуворї оварда мерасонад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Кимиёвї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Техникї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Физикавї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47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Бо таъсири љараёни об вайрон шудани љинсњои кўњї, ки ба пайдошавии водињо, паст шудани сатњи њавзњо сабаб мешавад 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Абразия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Магма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Fonts w:ascii="Times New Roman Tj" w:hAnsi="Times New Roman Tj"/>
          <w:bCs/>
          <w:sz w:val="28"/>
          <w:szCs w:val="28"/>
        </w:rPr>
        <w:t>Эрозия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Диффузия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48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Њодисаи бо таъсири зарбаи мављ ва љараёни об вайроншавии љинсњои кўњї (соњилњо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чи номида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Аккумулятсия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Магма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Fonts w:ascii="Times New Roman Tj" w:hAnsi="Times New Roman Tj"/>
          <w:bCs/>
          <w:sz w:val="28"/>
          <w:szCs w:val="28"/>
        </w:rPr>
        <w:t>Абразия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49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Ќувваи зарбаи мављ њангоми туфон дар уќёнус ба чанд баробар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30-60т/м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то 12т/м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100т/м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951612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80-90т/м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951612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1-10т/м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50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Равндњои геологї ба кадом гўруњњо људо мешаванд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Интрузивї, эфузивї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Платформавї, геосинклиналї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Такшинї, магматикї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Fonts w:ascii="Times New Roman Tj" w:hAnsi="Times New Roman Tj"/>
          <w:bCs/>
          <w:sz w:val="28"/>
          <w:szCs w:val="28"/>
        </w:rPr>
        <w:t>Экзогенї, эндогенї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Магматикї, метаморфї;</w:t>
      </w:r>
    </w:p>
    <w:p w:rsidR="00F1417D" w:rsidRPr="00CD449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51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Аз таъсири об суда шудани сатњи замин чи номида мешавад?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A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Fonts w:ascii="Times New Roman Tj" w:hAnsi="Times New Roman Tj"/>
          <w:bCs/>
          <w:sz w:val="28"/>
          <w:szCs w:val="28"/>
        </w:rPr>
        <w:t>Денудатсия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Акумулятсия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>) Бодхурдашавї;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Эрозия;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Орогенез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52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ED5B27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Ќувваи зарбаи мављ њангоми туфон дар бањр ба чанд баробар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30-60т/м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то 12т/м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100т/м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80-90т/м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D5B27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1-10т/м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53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Навъи генетикии тањшинњо, ки дар натиљаи ѓуншавии масолењи фарсоиши љинсњои кўњї аз нишебињо тавассути обњои борону барф шуста оварда шудааст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Pr="005C79A4" w:rsidRDefault="00F1417D" w:rsidP="00CE258A">
      <w:pPr>
        <w:spacing w:after="0" w:line="240" w:lineRule="auto"/>
        <w:jc w:val="both"/>
        <w:rPr>
          <w:rStyle w:val="apple-style-span"/>
          <w:rFonts w:ascii="Times New Roman" w:hAnsi="Times New Roman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Аблятсия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C79A4">
        <w:rPr>
          <w:rStyle w:val="apple-style-span"/>
          <w:rFonts w:ascii="Times New Roman" w:hAnsi="Times New Roman" w:cs="Arial"/>
          <w:color w:val="000000"/>
          <w:sz w:val="28"/>
          <w:szCs w:val="28"/>
          <w:shd w:val="clear" w:color="auto" w:fill="FFFFFF"/>
        </w:rPr>
        <w:t>$</w:t>
      </w:r>
      <w:r>
        <w:rPr>
          <w:rStyle w:val="apple-style-span"/>
          <w:rFonts w:ascii="Times New Roman" w:hAnsi="Times New Roman" w:cs="Arial"/>
          <w:color w:val="000000"/>
          <w:sz w:val="28"/>
          <w:szCs w:val="28"/>
          <w:shd w:val="clear" w:color="auto" w:fill="FFFFFF"/>
          <w:lang w:val="en-GB"/>
        </w:rPr>
        <w:t>B</w:t>
      </w:r>
      <w:r w:rsidRPr="005C79A4">
        <w:rPr>
          <w:rStyle w:val="apple-style-span"/>
          <w:rFonts w:ascii="Times New Roman" w:hAnsi="Times New Roman" w:cs="Arial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Акумулятсия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Бодхурдашавї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Делювий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54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Тањнишастњои љараёни оби мувваќатї, ки аз масолењи гуногунандоза, аз майдадона (регдона, гилї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то харсангњо иборат мебошад чи ном дорад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B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Бодхурдашавї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Делювий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55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ED5B27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Суръати абразия дар кадом шакли хобиши љинсњои кўњї меафзояд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моилї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уфуќї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амудї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ED5B27">
      <w:pPr>
        <w:spacing w:after="0" w:line="240" w:lineRule="auto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баргашта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ED5B27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амудї-баргашта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56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Тадбирњои пешгири аз селњо кадомњоянд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Муњофизат бо роњї сунъї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Муњофизат бо усулњои 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Истифода аз усулњои геофизикї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Истифода аз усулњои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Муњофизат ва аз нав барќароркунии олами наботот дар минтаќањои селфаро, деворкашии маљрои дарё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57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Шуста бурда шудани зарањои гардмонанди љинсњои кўњии ковок ба воситаи обњои зеризаминї, ки ба фурунишинии табаќањои болои оварда мерасонад чи номида мешавад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Диффузия;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Пролювий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Бодхурдашавї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Эрозия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E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Суффозия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58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Суффозия бештари ваќт дар кадом љинсњои кўњї дида мешавад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Гранит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>) Мармар;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Лессњо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Оњаксанг;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Диорит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59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Категорияњои пармачоњњои муњандисї-геологї кадомњоянд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Иктишофї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Геофизикї;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Геоморфологї;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Геологї;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Такягоњї, иктишофї, техникї, гидрогеологї, таљрибавї, тартиботї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60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Љараёни таршавии заррачањои моддаи дар оббуда чи номида мешавад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Гидрататсия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Оксидшавї;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Солифлюксия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61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њолати яхии онњо ё серобшавии онњо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Термокарст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Оксидшавї;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Гидролаколит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Солифлюкатсия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62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Бо ќуваи вазнинї канда шуда ба поён ѓељида фаромадани массањои калони љисмњои кўњии ќабатнок ва беќабат аз массивњои онњоро чи меноманд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Батолит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Термокарст;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Механикаи грунтњо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Ярч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63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Дар натиљаи якљоя амал кардани моддањо бо об, ки људошавии модањои ибтидои бо пайдо шудани пайвастагињои нав ба амал меояд чи номида мешавад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Термокарст;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Оксид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шавї;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Гидролаколит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Гидролиз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Солифлюксия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64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Озмоиши компрескунонї бо кадом асбоб гузаронида мешавад?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$A) Одометр;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Волтиметр;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Амперметр;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Криокамера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Магнитометр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65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Fonts w:ascii="Times New Roman Tj" w:hAnsi="Times New Roman Tj"/>
          <w:bCs/>
          <w:sz w:val="28"/>
          <w:szCs w:val="28"/>
        </w:rPr>
        <w:t>Љинсњои кўњие, ки њарорати манфї ва ба сифр баробарро доро буда дар онњо њатто як ќисми намнокии ковокињо ба ях мубадал гардида зарањои минералиро сементатсия кардаанд чи номида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$A)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Такшонї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Яхбаста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Магматикї;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Метаморфї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Гранит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D449D">
        <w:rPr>
          <w:rFonts w:ascii="Times New Roman Tj" w:hAnsi="Times New Roman Tj"/>
          <w:bCs/>
          <w:sz w:val="28"/>
          <w:szCs w:val="28"/>
        </w:rPr>
        <w:t>66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Раванди табдилёбии такшонињои нарм ба сахт</w:t>
      </w:r>
      <w:r w:rsidRPr="00CD449D">
        <w:rPr>
          <w:rFonts w:ascii="Times New Roman Tj" w:hAnsi="Times New Roman Tj"/>
          <w:bCs/>
          <w:sz w:val="28"/>
          <w:szCs w:val="28"/>
        </w:rPr>
        <w:t xml:space="preserve"> чи номида мешавад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Литификатсия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Диагенез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C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Fonts w:ascii="Times New Roman Tj" w:hAnsi="Times New Roman Tj"/>
          <w:bCs/>
          <w:sz w:val="28"/>
          <w:szCs w:val="28"/>
        </w:rPr>
        <w:t>Магматизм</w:t>
      </w:r>
      <w:r>
        <w:rPr>
          <w:rFonts w:ascii="Times New Roman Tj" w:hAnsi="Times New Roman Tj"/>
          <w:bCs/>
          <w:sz w:val="28"/>
          <w:szCs w:val="28"/>
        </w:rPr>
        <w:t>;</w:t>
      </w:r>
    </w:p>
    <w:p w:rsidR="00F1417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Метаморфизм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Вулканизм;</w:t>
      </w:r>
    </w:p>
    <w:p w:rsidR="00F1417D" w:rsidRPr="00CD449D" w:rsidRDefault="00F1417D" w:rsidP="001A5F1B">
      <w:pPr>
        <w:spacing w:after="0" w:line="318" w:lineRule="atLeast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>@</w:t>
      </w:r>
      <w:r w:rsidRPr="00CD449D">
        <w:rPr>
          <w:rFonts w:ascii="Times New Roman Tj" w:hAnsi="Times New Roman Tj"/>
          <w:bCs/>
          <w:sz w:val="28"/>
          <w:szCs w:val="28"/>
        </w:rPr>
        <w:t>67</w:t>
      </w:r>
      <w:r>
        <w:rPr>
          <w:rFonts w:ascii="Times New Roman Tj" w:hAnsi="Times New Roman Tj"/>
          <w:bCs/>
          <w:sz w:val="28"/>
          <w:szCs w:val="28"/>
        </w:rPr>
        <w:t>.</w:t>
      </w:r>
    </w:p>
    <w:p w:rsidR="00F1417D" w:rsidRDefault="00F1417D" w:rsidP="001A5F1B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Fonts w:ascii="Times New Roman Tj" w:hAnsi="Times New Roman Tj"/>
          <w:bCs/>
          <w:sz w:val="28"/>
          <w:szCs w:val="28"/>
        </w:rPr>
        <w:t>Гидравлика чист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Илм дар бораи моддањо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Илм дар бораи ќонунњои љараёни моеъ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Илм дар бораи минералњо;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Механикаи грунтњ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о;</w:t>
      </w:r>
    </w:p>
    <w:p w:rsidR="00F1417D" w:rsidRPr="00CD449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Илм дар бораи пайвастагињои минералї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68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Ярч чист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Обшавии тармањо;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Бухоршавии об;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Намнокшавии модањои аз љињати химиявї фаъол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Сементатсияи љинсњои кўњии такшонї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318" w:lineRule="atLeast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Бо ќуваи вазнинї канда шуда ба поён ѓељида фаромадани массањои калони љисмњои кўњии ќабатнок ва беќабат аз массивњои онњо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69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Солифлюксия чист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Обшавии тармањо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Бухоршавии об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Намнокшавии модањои аз љињати химиявї фаъол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ати яхии онњо ё серобшавии онњо;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Бо ќуваи вазнинї канда шуда ба поён ѓељида фаромадани массањои калони љисмњои кўњии ќабат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нок ва беќабат аз массињои онњо;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70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Суффозия чист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Обшавии тармањо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Бухоршавии об;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Намнокшавии модањои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 аз љињати химиявї фаъол;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њолати яхии онњо ё серобшавии онњо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Шуста бурда шудани зарањои гардмонанди љинсњои кўњии ковок ба воситаи обњои зеризаминї, ки ба фурунишинии табаќа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њои болои оварда мерасонад;</w:t>
      </w:r>
    </w:p>
    <w:p w:rsidR="00F1417D" w:rsidRPr="00CD449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71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1A5F1B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Термокарст гуфта чиро меноманд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?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Об шудани яхњои зеризаминї, ки ба фуруравии сатњи замин оварда мерасонад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B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) Бухоршавии об;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C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Намнокшавии 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модањои аз љињати химиявї фаъол;</w:t>
      </w:r>
    </w:p>
    <w:p w:rsidR="00F1417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Оњиста ба поён шоридани хок ва љинсњои кўњии ковок дар натиљаи об шудани њолати яхии онњо ё серобшавии онњо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CE258A">
      <w:pPr>
        <w:spacing w:after="0" w:line="240" w:lineRule="auto"/>
        <w:jc w:val="both"/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$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  <w:lang w:val="en-US"/>
        </w:rPr>
        <w:t>E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Вайроншавии авалаи хобиши љинсњои кўњие, ки ба каљшавии ќабатњои љинсњои кўњии дорои масштаб ва шаклњои гуногундошта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(бе шиканиши онњо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 xml:space="preserve">) </w:t>
      </w:r>
      <w:r w:rsidRPr="00CD449D"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оварда мерасонад</w:t>
      </w:r>
      <w:r>
        <w:rPr>
          <w:rStyle w:val="apple-style-span"/>
          <w:rFonts w:ascii="Times New Roman Tj" w:hAnsi="Times New Roman Tj" w:cs="Arial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72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Илме, ки пањншавї, ѓизогирї,таќсимот,њаракат ва хосиятњои физикї, бактерологї ва химиявии обњои зеризаминиро меомўзад кадом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Геоморфология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Геологияи муњандисї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Гидрогеология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Динамика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Геологияи ККФ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Омузиши усул ва роњњои аз худ намудани шароитњои гидрогеологї, муайян кардани кон ва бањо додан ба захира ва манбаъњои обњои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зеризаминї чї ном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Аксбардорињои гидрогеологї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Аксбардорињои муњандисї-геологї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Тањќиќотњои гидрогеологї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Тањќиќотњои муњандисї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Тањќиќоти 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74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Харитањои хурдмиќёси гидрогеологиро нишон дињед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1:1000000-1:500000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1:10000-1:5000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1:50000-1:25000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1:100000-1:200000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1:500-1:200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Таѓирёбии њарорат, сатњи об ва таркиби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химиявии обњои зеризаминиро чи мегўянд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Мувозинати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Суръати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Рељаи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Мубодилаи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Њарорати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омўзиши мураттабан умумии аксбардории гидрогеологии њудуди давлатї кадом миќёс истифода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1:50000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1:200000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77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Маљмўи тањќиќоти сањроии характери илмї-истењсолї дошта, кибо маќсади омўзиш ва харитасозии обњои зеризаминї,њавзањо ва колекторњои табии онњо инчунин љинсњои зонаи аэратсия иљро карда мешаванд чи ном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Тадќиќи гидрогеологї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Тадќиќи муњандисї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Тадќиќи муњандисї 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Аксбардории гидрогеологї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Аксбардории 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Њангоми интихоби усулњои аксбардории гидрогеологї ба чї диќќати махсус медињад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Даќиќї ва суръат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Самаранокї ва мањсулнокї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Шиддатнокї ва фоида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Равиш ва сарчашма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Эњтиёљ ва таъминтот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79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Натиљаи бењтарин њангоми чигунагии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истифодабарии усулњо ба даст меояд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Истифодаи усули алоњида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Истифодаи комплексии усулњо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Истифодаи усулї ѓайрисамтї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Истифодаи усули муњандисї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Истифодаи усули танзимї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Мушоњидае, ки њангоми тањќиќоти маршурутии њудуди хариташаванда дар мавриди аксбардории гидрогеологї гузаронида мешавад чї ном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Мушоњидаи визуалї (назари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-и 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Мушоњидаи аэровизуалї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Мушоњидаи геоморфологї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Мушоњидаи кайњонї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Мушоњидаи 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81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Давраи хотимашавии аксбардорињои гидрогеологї чи ном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Сањрої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Пешазсањрої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Камералї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Њисоботї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Озмоишї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82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Харитаи тасфири кадом миќёсро дар бар мегирад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1:200000-1:100000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1:1000000 ва хурдтар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1:500000-1:100000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1:50000 ва калонтар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1:10000-1:5000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чоњњо барои истифодаи обњои зеризаминї истифода карда мешаванд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Иктишофї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Љустуљуї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Эксплуататсионї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Мушоњидашавї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Иктишофї-љустуљуї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84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Нишондодњои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муњим</w:t>
      </w:r>
      <w:r>
        <w:rPr>
          <w:rFonts w:ascii="Times New Roman Tj" w:hAnsi="Times New Roman Tj" w:cs="Times New Roman Tajik 1.0"/>
          <w:sz w:val="28"/>
          <w:szCs w:val="28"/>
        </w:rPr>
        <w:t>и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муайян кардани хосиятњои полоиши (филтратсион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-и љинсњои куњиро нишон дињед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Ковокї ва таркиби гранулометрї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Обгузаронї ва фурунишинї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Фишурдашавї ва њаљмдигаркунї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Сахтї ва намнокї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Шиканиш ва табадуллот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85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Обњои њарораташон аз 35</w:t>
      </w:r>
      <w:r w:rsidRPr="00CD449D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баланд аст чи ном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Минералї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Термалї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Саноатї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Ѓейзерї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Љўшон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Бењтар сохтани њосилхезии заминњои хољагии ќишлоќро чи мегуянд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Обёрикунї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Хушксозии заминњо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Зањбурканї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Мелиоратсия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Эксплуататсия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87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Асосгузори фанни геологияи муњандисї киро мењисобанд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И.В.Мушкетов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Д.Л.Иванов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Ф.Н.Чернышов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А.П.Павлов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Ф.П.Саваренский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 соњаи геологї динамикаи ќишри заминро дар вобастагї аз фаъолияти муњандисии инсон меомўзад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Геологияи умумї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Гидрогеология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Геологияи муњандисї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Динамикаи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Тектоника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89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Намноккунии сунъии хок бо маќсади њосилхез намудани он чи номро мегирад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Мелиоратсия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Обёрикунї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Дренаж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Хушксозї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Хокивазкунї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Њангоми тадќиќоти сохт ва истифодаи иншоотњои гидротехникї кадом намуди мушоњида аз болои рељаи обњои зеризаминї пеш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Геоморфологї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Муњандисї-геологї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Филтратсионї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Статисонарї-гидрогеологї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91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Чоњњои гидрогеологї барои чї хизмат мерасонад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Дастрас намудани кони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Маълум намудани чуќурї ва шароити хобиши обњои грунтї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Омўзиши сохтори геологии мањал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Њисоб кардани захираи обњо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Ошкор кардани ќабатњои замин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92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њисоби ковокии љинсњои кўњї аз кадом хосияти физикавї истифода бурдан мумкин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Вазни хос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Вазни нисбї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Њаљми намї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Миќдори тарќишњо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Обгузаронии хокњо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1071C8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Илме, ки обњои зеризаминї, пайдоиш, таркиб ва хосиятњо, шароитњои хобиш,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пањншавї ва алоќаи онњоро бо љинсњои кўњї меомўзад, кадом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Гидрогеология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Гидравлика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Динамикаи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Гидрогеология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Метеорология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94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Дар таркиби оби ошомиданї (тоза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чї ќадар намак (то чанд г/литр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мављуд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2,3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10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0,1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3,4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Хосияти обе, ки дар таркиби он намакњои калсий ва магний, инчунин дигар пайвастагињои кимиёвї дучор меоянд чї ном мегирад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Тундии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Дуруштии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Туршии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Пайвастагии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Њарорати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Њаракатњои обњои гравитатсионї (нафт ва газї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-ро дар љинсњои кўњї чи ном мебаранд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Полоиш (филтратсия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Намнокї (влажност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Ковокї (пористост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Тарќишнокї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97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Гурўњи заррањои љинсњои куњии андозаи якхела ва ё таќрибан якхела доштанро чї мегуянд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Фраксияњо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Грунтњо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Элементњо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Пайвастагињо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Комплексњо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98</w:t>
      </w:r>
      <w:r>
        <w:rPr>
          <w:rFonts w:ascii="Times New Roman Tj" w:hAnsi="Times New Roman Tj" w:cs="Times New Roman Tajik 1.0"/>
          <w:sz w:val="28"/>
          <w:szCs w:val="28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</w:t>
      </w:r>
    </w:p>
    <w:p w:rsidR="00F1417D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Формулаи зичии обро нишон дињед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Pr="006C0CD3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1417D" w:rsidRPr="006C0CD3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m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1417D" w:rsidRPr="006C0CD3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Р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1417D" w:rsidRPr="006C0CD3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1417D" w:rsidRPr="006C0CD3" w:rsidRDefault="00F1417D" w:rsidP="00890D24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;</w:t>
      </w:r>
    </w:p>
    <w:p w:rsidR="00F1417D" w:rsidRPr="006C0CD3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>
        <w:rPr>
          <w:rFonts w:ascii="Times New Roman Tj" w:hAnsi="Times New Roman Tj" w:cs="Times New Roman Tajik 1.0"/>
          <w:sz w:val="28"/>
          <w:szCs w:val="28"/>
          <w:lang w:val="en-US"/>
        </w:rPr>
        <w:t>@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99</w:t>
      </w:r>
      <w:r>
        <w:rPr>
          <w:rFonts w:ascii="Times New Roman Tj" w:hAnsi="Times New Roman Tj" w:cs="Times New Roman Tajik 1.0"/>
          <w:sz w:val="28"/>
          <w:szCs w:val="28"/>
          <w:lang w:val="en-US"/>
        </w:rPr>
        <w:t>.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</w:p>
    <w:p w:rsidR="00F1417D" w:rsidRPr="006C0CD3" w:rsidRDefault="00F1417D" w:rsidP="00890D24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Раванди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геологие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CD449D">
        <w:rPr>
          <w:rFonts w:ascii="Times New Roman Tj" w:hAnsi="Times New Roman Tj" w:cs="Times New Roman Tajik 1.0"/>
          <w:sz w:val="28"/>
          <w:szCs w:val="28"/>
        </w:rPr>
        <w:t>ки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њангоми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таъсири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обњои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сатњи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(</w:t>
      </w:r>
      <w:r w:rsidRPr="00CD449D">
        <w:rPr>
          <w:rFonts w:ascii="Times New Roman Tj" w:hAnsi="Times New Roman Tj" w:cs="Times New Roman Tajik 1.0"/>
          <w:sz w:val="28"/>
          <w:szCs w:val="28"/>
        </w:rPr>
        <w:t>рўи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заминї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ва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зеризаминї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, </w:t>
      </w:r>
      <w:r w:rsidRPr="00CD449D">
        <w:rPr>
          <w:rFonts w:ascii="Times New Roman Tj" w:hAnsi="Times New Roman Tj" w:cs="Times New Roman Tajik 1.0"/>
          <w:sz w:val="28"/>
          <w:szCs w:val="28"/>
        </w:rPr>
        <w:t>њалшавї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ва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вайроншавии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љинсњои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кўњї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ба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амал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омада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дар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натиља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шуста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бурдани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њаљми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муайяни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ин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љинсњо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рух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медињад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чї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ном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дорад</w:t>
      </w:r>
      <w:r w:rsidRPr="006C0CD3">
        <w:rPr>
          <w:rFonts w:ascii="Times New Roman Tj" w:hAnsi="Times New Roman Tj" w:cs="Times New Roman Tajik 1.0"/>
          <w:sz w:val="28"/>
          <w:szCs w:val="28"/>
          <w:lang w:val="en-US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Солифлюксия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Таликњо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Гейзер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Неледи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Таркиби дуруштии (жесткост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умумии оброкадом намакњо ташкил медињанд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ва Са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К ва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CD449D">
        <w:rPr>
          <w:rFonts w:ascii="Times New Roman Tj" w:hAnsi="Times New Roman Tj" w:cs="Times New Roman Tajik 1.0"/>
          <w:sz w:val="28"/>
          <w:szCs w:val="28"/>
        </w:rPr>
        <w:t>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CD449D">
        <w:rPr>
          <w:rFonts w:ascii="Times New Roman Tj" w:hAnsi="Times New Roman Tj" w:cs="Times New Roman Tajik 1.0"/>
          <w:sz w:val="28"/>
          <w:szCs w:val="28"/>
        </w:rPr>
        <w:t>е ва А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I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М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qC</w:t>
      </w:r>
      <w:r w:rsidRPr="00CD449D">
        <w:rPr>
          <w:rFonts w:ascii="Times New Roman Tj" w:hAnsi="Times New Roman Tj" w:cs="Times New Roman Tajik 1.0"/>
          <w:sz w:val="28"/>
          <w:szCs w:val="28"/>
        </w:rPr>
        <w:t>О</w:t>
      </w:r>
      <w:r w:rsidRPr="00CD449D">
        <w:rPr>
          <w:rFonts w:ascii="Times New Roman Tj" w:hAnsi="Times New Roman Tj" w:cs="Times New Roman Tajik 1.0"/>
          <w:sz w:val="28"/>
          <w:szCs w:val="28"/>
          <w:vertAlign w:val="subscript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Са ва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N</w:t>
      </w:r>
      <w:r w:rsidRPr="00CD449D">
        <w:rPr>
          <w:rFonts w:ascii="Times New Roman Tj" w:hAnsi="Times New Roman Tj" w:cs="Times New Roman Tajik 1.0"/>
          <w:sz w:val="28"/>
          <w:szCs w:val="28"/>
        </w:rPr>
        <w:t>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101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Хатњое, ки нуќтањои якхелаи сатњи обњои грунтиро пайваст мекунанд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Изобатњо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Гидроизогипсњо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Изопезњо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>) Изобарњо;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$E) Гидролаколитњо;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102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кадом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намуд обњо хусусияти мувофиќ будани макони ѓизогирї бо макони пањншавиашон хос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Артезианї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Болообї (Верховодка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Грунтї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Тарќишї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хосиятњои табобатии обњои табииро бањо додан кадом тањлилро иљро мекунанд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Техникї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Ионї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Балнеологї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Санитарї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Умумї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104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Фосилаи чуќурие, ки дар он њарорат 1</w:t>
      </w:r>
      <w:r w:rsidRPr="00770992">
        <w:rPr>
          <w:rFonts w:ascii="Times New Roman Tj" w:hAnsi="Times New Roman Tj" w:cs="Times New Roman Tajik 1.0"/>
          <w:sz w:val="28"/>
          <w:szCs w:val="28"/>
          <w:vertAlign w:val="superscript"/>
        </w:rPr>
        <w:t>0</w:t>
      </w:r>
      <w:r w:rsidRPr="00CD449D">
        <w:rPr>
          <w:rFonts w:ascii="Times New Roman Tj" w:hAnsi="Times New Roman Tj" w:cs="Times New Roman Tajik 1.0"/>
          <w:sz w:val="28"/>
          <w:szCs w:val="28"/>
        </w:rPr>
        <w:t>С зиёд шудан мегирад чї ном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Шароити геотермикї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Дараљаи геотермикї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Градиенти геотермикї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Зинаи геотермикї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Нишонаи геотермикї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Мушоњидањои дурударози рељаи обњои зеризаминї чї ном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Статкитї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Гидростатикї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Статсионрї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Фосилавї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Якдафъагї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м</w:t>
      </w:r>
      <w:r>
        <w:rPr>
          <w:rFonts w:ascii="Times New Roman Tj" w:hAnsi="Times New Roman Tj" w:cs="Times New Roman Tajik 1.0"/>
          <w:sz w:val="28"/>
          <w:szCs w:val="28"/>
        </w:rPr>
        <w:t>уайян кардани суръати њаракати о</w:t>
      </w:r>
      <w:r w:rsidRPr="00CD449D">
        <w:rPr>
          <w:rFonts w:ascii="Times New Roman Tj" w:hAnsi="Times New Roman Tj" w:cs="Times New Roman Tajik 1.0"/>
          <w:sz w:val="28"/>
          <w:szCs w:val="28"/>
        </w:rPr>
        <w:t>бњои зеризаминї дар кадом усул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ранг ба кор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Кимиёвї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Электролитї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Колориметрї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Хатњої эквипотенсиалї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Физикави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107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Фаъолияти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вайронсозии бањр, ки дар натиљаи таъсири мављњо бо соњил рух медињад чи ном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Эрозия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Солифлюксия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Бодхурдашавї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Абразия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Седиментатсия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Формулаи Курлов М.Г. чи гуна ишора карда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CD449D">
        <w:rPr>
          <w:rFonts w:ascii="Times New Roman Tj" w:hAnsi="Times New Roman Tj" w:cs="Times New Roman Tajik 1.0"/>
          <w:sz w:val="28"/>
          <w:szCs w:val="28"/>
        </w:rPr>
        <w:t>рМ катион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CD449D">
        <w:rPr>
          <w:rFonts w:ascii="Times New Roman Tj" w:hAnsi="Times New Roman Tj" w:cs="Times New Roman Tajik 1.0"/>
          <w:sz w:val="28"/>
          <w:szCs w:val="28"/>
        </w:rPr>
        <w:t>=К.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F</w:t>
      </w:r>
      <w:r w:rsidRPr="00CD449D">
        <w:rPr>
          <w:rFonts w:ascii="Times New Roman Tj" w:hAnsi="Times New Roman Tj" w:cs="Times New Roman Tajik 1.0"/>
          <w:sz w:val="28"/>
          <w:szCs w:val="28"/>
        </w:rPr>
        <w:t>/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J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S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=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m</w:t>
      </w:r>
      <w:r w:rsidRPr="00CD449D">
        <w:rPr>
          <w:rFonts w:ascii="Times New Roman Tj" w:hAnsi="Times New Roman Tj" w:cs="Times New Roman Tajik 1.0"/>
          <w:sz w:val="28"/>
          <w:szCs w:val="28"/>
        </w:rPr>
        <w:t>/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V</w:t>
      </w:r>
      <w:r w:rsidRPr="00CD449D">
        <w:rPr>
          <w:rFonts w:ascii="Times New Roman Tj" w:hAnsi="Times New Roman Tj" w:cs="Times New Roman Tajik 1.0"/>
          <w:sz w:val="28"/>
          <w:szCs w:val="28"/>
        </w:rPr>
        <w:t>ис=Ос-С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Q</w:t>
      </w:r>
      <w:r w:rsidRPr="00CD449D">
        <w:rPr>
          <w:rFonts w:ascii="Times New Roman Tj" w:hAnsi="Times New Roman Tj" w:cs="Times New Roman Tajik 1.0"/>
          <w:sz w:val="28"/>
          <w:szCs w:val="28"/>
        </w:rPr>
        <w:t>=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I</w:t>
      </w:r>
      <w:r w:rsidRPr="00CD449D">
        <w:rPr>
          <w:rFonts w:ascii="Times New Roman Tj" w:hAnsi="Times New Roman Tj" w:cs="Times New Roman Tajik 1.0"/>
          <w:sz w:val="28"/>
          <w:szCs w:val="28"/>
        </w:rPr>
        <w:t>(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t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109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Радиуси чоњ 0.5 мм-ро ташкил медињад, диаметри чоњ ба чанд баробар 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0.1мм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0.25мм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1.0мм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0,05мм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0,2мм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Обњои озоде, ки дар зонаи аэратсия инкишоф ёфтаанд, чи ном доранд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Грунтї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Артезианї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Карстї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Болооб (верховодка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Тарќишї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111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Асбоби махсус барои гирифтани намуна (проба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и об аз чоњњо ва шурфњо бо номи «Пробоотборник» аз љониби кадом олим пешнињод гардидааст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Алекин О.А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Богомолов Г.В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Симонов Е.В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Данов А.В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Емелянов Б.И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112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Раванди вайроншавї ва таѓийрёбии таркиби љинсњои куњї, ки тањти таъсири омилњо (агентњо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-и атмосферї ба вуљуд меоянд ч</w:t>
      </w:r>
      <w:r>
        <w:rPr>
          <w:rFonts w:ascii="Times New Roman Tj" w:hAnsi="Times New Roman Tj" w:cs="Times New Roman Tajik 1.0"/>
          <w:sz w:val="28"/>
          <w:szCs w:val="28"/>
        </w:rPr>
        <w:t>и</w:t>
      </w:r>
      <w:r w:rsidRPr="00CD449D">
        <w:rPr>
          <w:rFonts w:ascii="Times New Roman Tj" w:hAnsi="Times New Roman Tj" w:cs="Times New Roman Tajik 1.0"/>
          <w:sz w:val="28"/>
          <w:szCs w:val="28"/>
        </w:rPr>
        <w:t xml:space="preserve"> ном бурда мешав</w:t>
      </w:r>
      <w:r>
        <w:rPr>
          <w:rFonts w:ascii="Times New Roman Tj" w:hAnsi="Times New Roman Tj" w:cs="Times New Roman Tajik 1.0"/>
          <w:sz w:val="28"/>
          <w:szCs w:val="28"/>
        </w:rPr>
        <w:t>а</w:t>
      </w:r>
      <w:r w:rsidRPr="00CD449D">
        <w:rPr>
          <w:rFonts w:ascii="Times New Roman Tj" w:hAnsi="Times New Roman Tj" w:cs="Times New Roman Tajik 1.0"/>
          <w:sz w:val="28"/>
          <w:szCs w:val="28"/>
        </w:rPr>
        <w:t>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Њалшавандагї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Бодхурдашавї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Тањшонї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Тарќишнокї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Фурунишинї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Ќонуни асосии полоиш (филтратсия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кадом сол ва аз тарафи ки пешнињод ва кашф карда шудааст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1886-Саваренский Ф.П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1868-Жуковский Н.Е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1856-Дарси 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1906-Павловский Н.Н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1876-Фолгер 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114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Таѓийрёбии сатњ, таркиб ва њарорати обњои зеризаминї дар муддати ваќт чи ном бурда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Таркиби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Рељаи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Њалшавии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Тањшоншавии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Полоиши обњои зеризаминї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Участкањое, ки миёни љинсњои яхбаста ќарор гирифтаанд, аммо њарорати мусбї доранд, чи номгузорї мешаванд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Наледи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Таликњо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Такирњо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Дюнањо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Наледњо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Нишондоди гидрогенї (рН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чиро ифода мекунад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Њаракати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Њарорати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Реаксия (тавмул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-и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Суръати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Самти об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117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Муносибати вазни хоки хушк бо хаљми склети хок (заррачањои хок бе мављудияти холиги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чиро ифода мекунад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Њаљми хок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Вазни хос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Зичии хос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Сохти хос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Намии хос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Барои чен кардани њарорат дар жарфњои калон аз кадом намуди њароратсанљ истифода мебаранд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Электротермометр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Термометри «танбал»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Термокаротаж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Термометри одди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Термометри зоњирї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119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Асбобе, ки барои ба таври автоматикї сабт кардани сатњи об дар чоњ истифода бурда мешавад, чи ном дорад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Лимниграф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Цифрограф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Хлопушка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Термометрии чашмавї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Изотопњои радиоактивї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Диаметри чоњ ба 10см баробар аст, радиуси онро ёбед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2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20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100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200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121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 ихтирокунанда аввалин бор дстгоњи неруи обро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барои баровардани оби шахтањо ва хушк кардани онњо сохт ва истифода бурд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Гиринский Н.К., Кочина-Полубаринова П.Я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Сироватко М.В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Сулин В.А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Флоров К.Д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Яблоков В.С. Скробов С.А. ва ѓ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122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tabs>
          <w:tab w:val="center" w:pos="0"/>
          <w:tab w:val="center" w:pos="2552"/>
        </w:tabs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Сиркулятсияи фаъоли обњои зеризаминї дар кадом љинсњо бисёртар мўшоњида мешавад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љинсњои ба шакли пўшиш хобида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љинсњои дунг хобида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љинсњои ба як самт хобида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массивњои њаматарафагї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ќабати љинсњои рагупайшакли тарќишдор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123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Обњои зеризаминї ва сатњї ба конњои намак чи гуна таъсир мебахшад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Суффозияро ба вуљуд меоранд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Понорањоро пайдо мекунанд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Толорњои намакин ва наќшу нигорро њосил мекунанд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Намакоб (рассол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-њо ва тањшинњои навро тањшин мекунанд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Њамаи ин корњоро иљро мекунанд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124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Манбаъи намакнокшавии обњои сатњї ва зеризаминї аз куљо оѓоз меёбад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Аз љинсњои метаморфї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Аз љинсњои карбонатї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Аз массивњои (гумбазњо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намакин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Аз тањшинњои нишебї-делювиалї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Аз хок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125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Оби конњои яхбандии доими дар кадом мавзъеи яхбандї во мехурад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мавъеи боло яхбандї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мавзъеи мобайни ќабатњои яхкарда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мавзъеи поини ќабатњои яхкарда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чуќурињои зиёд то 199м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њама мавзъењои яхбандї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126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Кадоме аз ин обњои зеризаминии конњои нафтианд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Обњои сулфату натрий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Обњои гидрокарбонату натрий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Обњои хлору магний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Обњои хлору калсий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Њама обњои номбурда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127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лаппиши солонаи њарорат ба љинсњои кўњї то кадом чуќурии замин мерасад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то 3м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то 30м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300м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то 3000м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36CD3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то 30000м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128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Кадоме аз ин асбобњо барои чен кардани сатњи оби зеризаминї истифода мешаванд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Мушак (хлопушка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Чирчираки гидравликї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Рейкаи ченкунанда ва олотњои вазнин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Лимниграфи шинокунанда ва сифрограф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Њама асбобњои номбаршуда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129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Бо фаъолияти геолгии обњои зеризаминї кадом шаклњои релеф алоќаи пайдоиши доранд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Барханњо, ќумурњо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Дюнањо, озњо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Понорњо, чоњњо, карстњо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Тањшинњои пливунї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Шаклњои зикршуда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130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Фанни гидрогеология кадом обњоро меомўзад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руизаминї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зеризаминї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љавобњо дурустанд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љавобњо нодурустанд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чавоб надорад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131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Уќёнусњо чанд фоизи оби бухоршударо барќарор мекунад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100%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90%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50%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150%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200</w:t>
      </w:r>
      <w:r w:rsidRPr="00CD449D">
        <w:rPr>
          <w:rFonts w:ascii="Times New Roman Tj" w:hAnsi="Times New Roman Tj"/>
          <w:sz w:val="28"/>
          <w:szCs w:val="28"/>
        </w:rPr>
        <w:t>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132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Бухоршавиро чи гуна протссес меноманд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баргарданда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гузариш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аќибгардї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барнагарданда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$E) чавобњо дурустаанд;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133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Чанд фоизи обњои буѓшудаи уќёнусњо ба барфу борон мубадал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мегардад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8%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10%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30%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80%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134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Роњњои аввалини гардиши об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барфу борон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буѓњо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газњо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љавобњо нодуруст аст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$E) љ</w:t>
      </w:r>
      <w:r w:rsidRPr="00CD449D">
        <w:rPr>
          <w:rFonts w:ascii="Times New Roman Tj" w:hAnsi="Times New Roman Tj" w:cs="Times New Roman Tajik 1.0"/>
          <w:sz w:val="28"/>
          <w:szCs w:val="28"/>
        </w:rPr>
        <w:t>авобњо дурустанд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135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Чанд фоизи њаљми яхњои замин дар Анкрактида мављуд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C79A4">
        <w:rPr>
          <w:rFonts w:ascii="Times New Roman Tj" w:hAnsi="Times New Roman Tj"/>
          <w:sz w:val="28"/>
          <w:szCs w:val="28"/>
          <w:lang w:val="en-US"/>
        </w:rPr>
        <w:t>$A) 100%;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C79A4">
        <w:rPr>
          <w:rFonts w:ascii="Times New Roman Tj" w:hAnsi="Times New Roman Tj"/>
          <w:sz w:val="28"/>
          <w:szCs w:val="28"/>
          <w:lang w:val="en-US"/>
        </w:rPr>
        <w:t>$B) 90%;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C79A4">
        <w:rPr>
          <w:rFonts w:ascii="Times New Roman Tj" w:hAnsi="Times New Roman Tj"/>
          <w:sz w:val="28"/>
          <w:szCs w:val="28"/>
          <w:lang w:val="en-US"/>
        </w:rPr>
        <w:t>$C) 50%;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  <w:lang w:val="en-US"/>
        </w:rPr>
      </w:pPr>
      <w:r w:rsidRPr="005C79A4">
        <w:rPr>
          <w:rFonts w:ascii="Times New Roman Tj" w:hAnsi="Times New Roman Tj"/>
          <w:sz w:val="28"/>
          <w:szCs w:val="28"/>
          <w:lang w:val="en-US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 w:rsidRPr="005C79A4">
        <w:rPr>
          <w:rFonts w:ascii="Times New Roman Tj" w:hAnsi="Times New Roman Tj"/>
          <w:sz w:val="28"/>
          <w:szCs w:val="28"/>
          <w:lang w:val="en-US"/>
        </w:rPr>
        <w:t>) 80%;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C79A4">
        <w:rPr>
          <w:rFonts w:ascii="Times New Roman Tj" w:hAnsi="Times New Roman Tj" w:cs="Times New Roman Tajik 1.0"/>
          <w:sz w:val="28"/>
          <w:szCs w:val="28"/>
          <w:lang w:val="en-US"/>
        </w:rPr>
        <w:t xml:space="preserve">$E) </w:t>
      </w:r>
      <w:r w:rsidRPr="005C79A4">
        <w:rPr>
          <w:rFonts w:ascii="Times New Roman Tj" w:hAnsi="Times New Roman Tj"/>
          <w:sz w:val="28"/>
          <w:szCs w:val="28"/>
          <w:lang w:val="en-US"/>
        </w:rPr>
        <w:t>70%;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5C79A4">
        <w:rPr>
          <w:rFonts w:ascii="Times New Roman Tj" w:hAnsi="Times New Roman Tj"/>
          <w:sz w:val="28"/>
          <w:szCs w:val="28"/>
          <w:lang w:val="en-US"/>
        </w:rPr>
        <w:t>@136.</w:t>
      </w:r>
    </w:p>
    <w:p w:rsidR="00F1417D" w:rsidRPr="005C79A4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D449D">
        <w:rPr>
          <w:rFonts w:ascii="Times New Roman Tj" w:hAnsi="Times New Roman Tj"/>
          <w:sz w:val="28"/>
          <w:szCs w:val="28"/>
        </w:rPr>
        <w:t>Чашма</w:t>
      </w:r>
      <w:r w:rsidRPr="005C79A4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чист</w:t>
      </w:r>
      <w:r w:rsidRPr="005C79A4">
        <w:rPr>
          <w:rFonts w:ascii="Times New Roman Tj" w:hAnsi="Times New Roman Tj"/>
          <w:sz w:val="28"/>
          <w:szCs w:val="28"/>
          <w:lang w:val="en-US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обњои равонро чашма меноманд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дар њолати табии ба сатњи замин љоришаванда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дар њолати табии ба сатњи замин љоринашаванда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љавобњо нодуруст аст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љавобњо дурустанд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137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Обњои зеризаминиро ба чанд гуруњ људо мекунанд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4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6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12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138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B238BA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Дар табиат чанд намуди пайдоиши оьњои зеризаминї мављуд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6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4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20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139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Захираи обњои ширин ё ошомиданї дар тамоми сайёраи замин ба чанд миллион 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 w:rsidRPr="00CD449D">
        <w:rPr>
          <w:rFonts w:ascii="Times New Roman Tj" w:hAnsi="Times New Roman Tj"/>
          <w:sz w:val="28"/>
          <w:szCs w:val="28"/>
        </w:rPr>
        <w:t xml:space="preserve"> баробар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35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40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20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10 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15млн.км</w:t>
      </w:r>
      <w:r w:rsidRPr="00CD449D">
        <w:rPr>
          <w:rFonts w:ascii="Times New Roman Tj" w:hAnsi="Times New Roman Tj"/>
          <w:sz w:val="28"/>
          <w:szCs w:val="28"/>
          <w:vertAlign w:val="superscript"/>
        </w:rPr>
        <w:t>3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140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Аз рўи миќдори кадом нишондињандањо туриши оби зеризаминї муайян карда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Н ва ОН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гидроген (Н</w:t>
      </w:r>
      <w:r>
        <w:rPr>
          <w:rFonts w:ascii="Times New Roman Tj" w:hAnsi="Times New Roman Tj"/>
          <w:sz w:val="28"/>
          <w:szCs w:val="28"/>
        </w:rPr>
        <w:t>);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аз рўи (ОН</w:t>
      </w:r>
      <w:r>
        <w:rPr>
          <w:rFonts w:ascii="Times New Roman Tj" w:hAnsi="Times New Roman Tj"/>
          <w:sz w:val="28"/>
          <w:szCs w:val="28"/>
        </w:rPr>
        <w:t>);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љавобњо дуруст аст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љавоб надорад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141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Дар таркиби обњои зеризаминї зиёда аз чанд элементи системаи даврии Менделеев мављуд аст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10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60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100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1071C8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50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1071C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15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142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Организмњои зинда дар раванди бодхурдашавии љинсњои кўњї кадом намуди таъсиротро амалї месозанд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Химиявию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Физикавию 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Физикавию 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Биологию 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Химиявї, физикавї ва 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143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Таъсири лаппиши шабонарўзии њарорат ба љинсњои кўњї то кадом чуќурии замин мерасад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то 1м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$B) то 10м;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то 100м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то 1000м;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то 10000м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144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Масолењи аз њама бењтарин барои рўпуш ва муњофизати љинсњои кўњї аз раванди бодхурдашавї (бодлес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-ро нишон дињед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Мармар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Оњаксанг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Суглинок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Галечник;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Гипс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145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Нишонањои аз њама муњими зоњири (берунї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-и бодхурдашавии љинсњои кўњї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$A) Буй, мазза, ранг, шафофият;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Ранг,</w:t>
      </w:r>
      <w:r>
        <w:rPr>
          <w:rFonts w:ascii="Times New Roman Tj" w:hAnsi="Times New Roman Tj"/>
          <w:sz w:val="28"/>
          <w:szCs w:val="28"/>
        </w:rPr>
        <w:t xml:space="preserve"> </w:t>
      </w:r>
      <w:r w:rsidRPr="00CD449D">
        <w:rPr>
          <w:rFonts w:ascii="Times New Roman Tj" w:hAnsi="Times New Roman Tj"/>
          <w:sz w:val="28"/>
          <w:szCs w:val="28"/>
        </w:rPr>
        <w:t>доѓ, характер ва дараљаи майдашавї, таркиби минералогї</w:t>
      </w:r>
      <w:r>
        <w:rPr>
          <w:rFonts w:ascii="Times New Roman Tj" w:hAnsi="Times New Roman Tj"/>
          <w:sz w:val="28"/>
          <w:szCs w:val="28"/>
        </w:rPr>
        <w:t xml:space="preserve"> ва мустањкамии механикї;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Ранг, буй, маза ва ѓайрањо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Ранг, маза ва шаффофият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Буй, маза ва ранг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146</w:t>
      </w:r>
      <w:r>
        <w:rPr>
          <w:rFonts w:ascii="Times New Roman Tj" w:hAnsi="Times New Roman Tj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Њангоми бодхурдашавї таѓирёбии алоќаи дохилии љинсњои кўњї ба пастшавии мустањками оварда мерасонад, онро ёбед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Кимиёвї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Физика</w:t>
      </w:r>
      <w:r>
        <w:rPr>
          <w:rFonts w:ascii="Times New Roman Tj" w:hAnsi="Times New Roman Tj"/>
          <w:sz w:val="28"/>
          <w:szCs w:val="28"/>
        </w:rPr>
        <w:t>вї;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Биологї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Механикї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147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606425">
      <w:pPr>
        <w:spacing w:after="0" w:line="240" w:lineRule="auto"/>
        <w:jc w:val="both"/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</w:pPr>
      <w:r w:rsidRPr="00CD449D">
        <w:rPr>
          <w:rStyle w:val="apple-style-span"/>
          <w:rFonts w:ascii="Times New Roman Tj" w:hAnsi="Times New Roman Tj"/>
          <w:color w:val="000000"/>
          <w:sz w:val="28"/>
          <w:szCs w:val="28"/>
          <w:shd w:val="clear" w:color="auto" w:fill="FFFFFF"/>
        </w:rPr>
        <w:t xml:space="preserve">Омилњои асосие, ки хосиятњои механикии </w:t>
      </w:r>
      <w:r w:rsidRPr="00CD449D">
        <w:rPr>
          <w:rFonts w:ascii="Times New Roman Tj" w:hAnsi="Times New Roman Tj"/>
          <w:bCs/>
          <w:sz w:val="28"/>
          <w:szCs w:val="28"/>
        </w:rPr>
        <w:t>љинсњои кўњии тањшонии алоњидадонаро муайян мекунад</w:t>
      </w:r>
      <w:r>
        <w:rPr>
          <w:rFonts w:ascii="Times New Roman Tj" w:hAnsi="Times New Roman Tj"/>
          <w:bCs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намнокї, фишурдашавандагї, устуворї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сахти, вазни хос, хобишнокї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654CD3" w:rsidRDefault="00F1417D" w:rsidP="00606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ќабатнокї, хосиятњои химиявї, хосиятњои физикавї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bCs/>
          <w:sz w:val="28"/>
          <w:szCs w:val="28"/>
          <w:lang w:val="en-US"/>
        </w:rPr>
        <w:t>D</w:t>
      </w:r>
      <w:r>
        <w:rPr>
          <w:rFonts w:ascii="Times New Roman Tj" w:hAnsi="Times New Roman Tj"/>
          <w:bCs/>
          <w:sz w:val="28"/>
          <w:szCs w:val="28"/>
        </w:rPr>
        <w:t xml:space="preserve">) </w:t>
      </w:r>
      <w:r w:rsidRPr="00CD449D"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таркиби гранулометрї, дараљаи фишурдашавї, таркиби минералиашон</w:t>
      </w:r>
      <w:r>
        <w:rPr>
          <w:rStyle w:val="apple-style-span"/>
          <w:rFonts w:ascii="Times New Roman Tj" w:hAnsi="Times New Roman Tj"/>
          <w:bCs/>
          <w:color w:val="000000"/>
          <w:sz w:val="28"/>
          <w:szCs w:val="28"/>
          <w:shd w:val="clear" w:color="auto" w:fill="FFFFFF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>) њарорат, фишор, намнокї;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@</w:t>
      </w:r>
      <w:r w:rsidRPr="00CD449D">
        <w:rPr>
          <w:rFonts w:ascii="Times New Roman Tj" w:hAnsi="Times New Roman Tj"/>
          <w:sz w:val="28"/>
          <w:szCs w:val="28"/>
        </w:rPr>
        <w:t>148</w:t>
      </w:r>
      <w:r>
        <w:rPr>
          <w:rFonts w:ascii="Times New Roman Tj" w:hAnsi="Times New Roman Tj"/>
          <w:sz w:val="28"/>
          <w:szCs w:val="28"/>
        </w:rPr>
        <w:t>.</w:t>
      </w:r>
      <w:r w:rsidRPr="00CD449D">
        <w:rPr>
          <w:rFonts w:ascii="Times New Roman Tj" w:hAnsi="Times New Roman Tj"/>
          <w:sz w:val="28"/>
          <w:szCs w:val="28"/>
        </w:rPr>
        <w:t xml:space="preserve"> 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Геологияи муњандисї дар асос ба доираи кадом фанњо дохил мешавад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A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геологї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B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физикї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C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геохимиявї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табиатшиносї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E</w:t>
      </w:r>
      <w:r>
        <w:rPr>
          <w:rFonts w:ascii="Times New Roman Tj" w:hAnsi="Times New Roman Tj"/>
          <w:sz w:val="28"/>
          <w:szCs w:val="28"/>
        </w:rPr>
        <w:t xml:space="preserve">) </w:t>
      </w:r>
      <w:r w:rsidRPr="00CD449D">
        <w:rPr>
          <w:rFonts w:ascii="Times New Roman Tj" w:hAnsi="Times New Roman Tj"/>
          <w:sz w:val="28"/>
          <w:szCs w:val="28"/>
        </w:rPr>
        <w:t>фанњои иќлимшиносї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@</w:t>
      </w:r>
      <w:r w:rsidRPr="00CD449D"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149</w:t>
      </w:r>
      <w:r>
        <w:rPr>
          <w:rStyle w:val="apple-style-span"/>
          <w:rFonts w:ascii="Times New Roman Tj" w:hAnsi="Times New Roman Tj" w:cs="Arial"/>
          <w:color w:val="000000"/>
          <w:sz w:val="28"/>
          <w:szCs w:val="28"/>
          <w:shd w:val="clear" w:color="auto" w:fill="FFFFFF"/>
        </w:rPr>
        <w:t>.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CD449D">
        <w:rPr>
          <w:rFonts w:ascii="Times New Roman Tj" w:hAnsi="Times New Roman Tj"/>
          <w:sz w:val="28"/>
          <w:szCs w:val="28"/>
        </w:rPr>
        <w:t>Объектњои асосии тадќиќоти муњандисї-геологї кадомњоянд</w:t>
      </w:r>
      <w:r>
        <w:rPr>
          <w:rFonts w:ascii="Times New Roman Tj" w:hAnsi="Times New Roman Tj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$A) </w:t>
      </w:r>
      <w:r w:rsidRPr="00CD449D">
        <w:rPr>
          <w:rFonts w:ascii="Times New Roman Tj" w:hAnsi="Times New Roman Tj"/>
          <w:sz w:val="28"/>
          <w:szCs w:val="28"/>
        </w:rPr>
        <w:t>равандњои физикї-химиявї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$B) </w:t>
      </w:r>
      <w:r w:rsidRPr="00CD449D">
        <w:rPr>
          <w:rFonts w:ascii="Times New Roman Tj" w:hAnsi="Times New Roman Tj"/>
          <w:sz w:val="28"/>
          <w:szCs w:val="28"/>
        </w:rPr>
        <w:t>љинсњои кўњи, ќабатњои љинсњои кўњи, равандњои геологї</w:t>
      </w:r>
      <w:r>
        <w:rPr>
          <w:rFonts w:ascii="Times New Roman Tj" w:hAnsi="Times New Roman Tj"/>
          <w:sz w:val="28"/>
          <w:szCs w:val="28"/>
        </w:rPr>
        <w:t xml:space="preserve"> ва њодиссањои инжинерї-геологї;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bCs/>
          <w:sz w:val="28"/>
          <w:szCs w:val="28"/>
        </w:rPr>
        <w:t xml:space="preserve">$C) </w:t>
      </w:r>
      <w:r w:rsidRPr="00CD449D">
        <w:rPr>
          <w:rFonts w:ascii="Times New Roman Tj" w:hAnsi="Times New Roman Tj"/>
          <w:sz w:val="28"/>
          <w:szCs w:val="28"/>
        </w:rPr>
        <w:t>литосфера ва биосфера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$</w:t>
      </w:r>
      <w:r w:rsidRPr="00CD449D">
        <w:rPr>
          <w:rFonts w:ascii="Times New Roman Tj" w:hAnsi="Times New Roman Tj"/>
          <w:sz w:val="28"/>
          <w:szCs w:val="28"/>
          <w:lang w:val="en-US"/>
        </w:rPr>
        <w:t>D</w:t>
      </w:r>
      <w:r>
        <w:rPr>
          <w:rFonts w:ascii="Times New Roman Tj" w:hAnsi="Times New Roman Tj"/>
          <w:sz w:val="28"/>
          <w:szCs w:val="28"/>
        </w:rPr>
        <w:t>) ќабати поёнии замин;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$E) </w:t>
      </w:r>
      <w:r w:rsidRPr="00CD449D">
        <w:rPr>
          <w:rFonts w:ascii="Times New Roman Tj" w:hAnsi="Times New Roman Tj"/>
          <w:sz w:val="28"/>
          <w:szCs w:val="28"/>
        </w:rPr>
        <w:t>љисмњои сахт ва омехта</w:t>
      </w:r>
      <w:r>
        <w:rPr>
          <w:rFonts w:ascii="Times New Roman Tj" w:hAnsi="Times New Roman Tj"/>
          <w:sz w:val="28"/>
          <w:szCs w:val="28"/>
        </w:rPr>
        <w:t>;</w:t>
      </w:r>
    </w:p>
    <w:p w:rsidR="00F1417D" w:rsidRPr="00CD449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@</w:t>
      </w:r>
      <w:r w:rsidRPr="00CD449D">
        <w:rPr>
          <w:rFonts w:ascii="Times New Roman Tj" w:hAnsi="Times New Roman Tj" w:cs="Times New Roman Tajik 1.0"/>
          <w:sz w:val="28"/>
          <w:szCs w:val="28"/>
        </w:rPr>
        <w:t>150</w:t>
      </w:r>
      <w:r>
        <w:rPr>
          <w:rFonts w:ascii="Times New Roman Tj" w:hAnsi="Times New Roman Tj" w:cs="Times New Roman Tajik 1.0"/>
          <w:sz w:val="28"/>
          <w:szCs w:val="28"/>
        </w:rPr>
        <w:t>.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 w:rsidRPr="00CD449D">
        <w:rPr>
          <w:rFonts w:ascii="Times New Roman Tj" w:hAnsi="Times New Roman Tj" w:cs="Times New Roman Tajik 1.0"/>
          <w:sz w:val="28"/>
          <w:szCs w:val="28"/>
        </w:rPr>
        <w:t>Рељаи обњои конњои амалкунанда дар кадом маврид таѓир меёбанд</w:t>
      </w:r>
      <w:r>
        <w:rPr>
          <w:rFonts w:ascii="Times New Roman Tj" w:hAnsi="Times New Roman Tj" w:cs="Times New Roman Tajik 1.0"/>
          <w:sz w:val="28"/>
          <w:szCs w:val="28"/>
        </w:rPr>
        <w:t>?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$A) </w:t>
      </w:r>
      <w:r w:rsidRPr="00CD449D">
        <w:rPr>
          <w:rFonts w:ascii="Times New Roman Tj" w:hAnsi="Times New Roman Tj" w:cs="Times New Roman Tajik 1.0"/>
          <w:sz w:val="28"/>
          <w:szCs w:val="28"/>
        </w:rPr>
        <w:t>Агар дар ваќти иктишоф карстњо пайдо шаванд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$B) </w:t>
      </w:r>
      <w:r w:rsidRPr="00CD449D">
        <w:rPr>
          <w:rFonts w:ascii="Times New Roman Tj" w:hAnsi="Times New Roman Tj" w:cs="Times New Roman Tajik 1.0"/>
          <w:sz w:val="28"/>
          <w:szCs w:val="28"/>
        </w:rPr>
        <w:t>Агар дар штолниву шахтањои коркардаи куњан об љамъ шавад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$C) </w:t>
      </w:r>
      <w:r w:rsidRPr="00CD449D">
        <w:rPr>
          <w:rFonts w:ascii="Times New Roman Tj" w:hAnsi="Times New Roman Tj" w:cs="Times New Roman Tajik 1.0"/>
          <w:sz w:val="28"/>
          <w:szCs w:val="28"/>
        </w:rPr>
        <w:t>Њангоми</w:t>
      </w:r>
      <w:r>
        <w:rPr>
          <w:rFonts w:ascii="Times New Roman Tj" w:hAnsi="Times New Roman Tj" w:cs="Times New Roman Tajik 1.0"/>
          <w:sz w:val="28"/>
          <w:szCs w:val="28"/>
        </w:rPr>
        <w:t xml:space="preserve"> </w:t>
      </w:r>
      <w:r w:rsidRPr="00CD449D">
        <w:rPr>
          <w:rFonts w:ascii="Times New Roman Tj" w:hAnsi="Times New Roman Tj" w:cs="Times New Roman Tajik 1.0"/>
          <w:sz w:val="28"/>
          <w:szCs w:val="28"/>
        </w:rPr>
        <w:t>аз шахтањои гирифтани кандании фоиданок (маъдан</w:t>
      </w:r>
      <w:r>
        <w:rPr>
          <w:rFonts w:ascii="Times New Roman Tj" w:hAnsi="Times New Roman Tj" w:cs="Times New Roman Tajik 1.0"/>
          <w:sz w:val="28"/>
          <w:szCs w:val="28"/>
        </w:rPr>
        <w:t>);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>$</w:t>
      </w:r>
      <w:r w:rsidRPr="00CD449D">
        <w:rPr>
          <w:rFonts w:ascii="Times New Roman Tj" w:hAnsi="Times New Roman Tj" w:cs="Times New Roman Tajik 1.0"/>
          <w:sz w:val="28"/>
          <w:szCs w:val="28"/>
          <w:lang w:val="en-US"/>
        </w:rPr>
        <w:t>D</w:t>
      </w:r>
      <w:r>
        <w:rPr>
          <w:rFonts w:ascii="Times New Roman Tj" w:hAnsi="Times New Roman Tj" w:cs="Times New Roman Tajik 1.0"/>
          <w:sz w:val="28"/>
          <w:szCs w:val="28"/>
        </w:rPr>
        <w:t xml:space="preserve">) </w:t>
      </w:r>
      <w:r w:rsidRPr="00CD449D">
        <w:rPr>
          <w:rFonts w:ascii="Times New Roman Tj" w:hAnsi="Times New Roman Tj" w:cs="Times New Roman Tajik 1.0"/>
          <w:sz w:val="28"/>
          <w:szCs w:val="28"/>
        </w:rPr>
        <w:t>Агар штолни ё шахта дар мавзъеи тектоникї воќеъ бошад</w:t>
      </w:r>
      <w:r>
        <w:rPr>
          <w:rFonts w:ascii="Times New Roman Tj" w:hAnsi="Times New Roman Tj" w:cs="Times New Roman Tajik 1.0"/>
          <w:sz w:val="28"/>
          <w:szCs w:val="28"/>
        </w:rPr>
        <w:t>;</w:t>
      </w:r>
    </w:p>
    <w:p w:rsidR="00F1417D" w:rsidRDefault="00F1417D" w:rsidP="00606425">
      <w:pPr>
        <w:spacing w:after="0" w:line="240" w:lineRule="auto"/>
        <w:jc w:val="both"/>
        <w:rPr>
          <w:rFonts w:ascii="Times New Roman Tj" w:hAnsi="Times New Roman Tj" w:cs="Times New Roman Tajik 1.0"/>
          <w:sz w:val="28"/>
          <w:szCs w:val="28"/>
        </w:rPr>
      </w:pPr>
      <w:r>
        <w:rPr>
          <w:rFonts w:ascii="Times New Roman Tj" w:hAnsi="Times New Roman Tj" w:cs="Times New Roman Tajik 1.0"/>
          <w:sz w:val="28"/>
          <w:szCs w:val="28"/>
        </w:rPr>
        <w:t xml:space="preserve">$E) </w:t>
      </w:r>
      <w:r w:rsidRPr="00CD449D">
        <w:rPr>
          <w:rFonts w:ascii="Times New Roman Tj" w:hAnsi="Times New Roman Tj" w:cs="Times New Roman Tajik 1.0"/>
          <w:sz w:val="28"/>
          <w:szCs w:val="28"/>
        </w:rPr>
        <w:t>Дар њама мавридњои зикршуда;</w:t>
      </w: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F1417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F1417D" w:rsidRPr="00CD449D" w:rsidRDefault="00F1417D" w:rsidP="00E90921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sectPr w:rsidR="00F1417D" w:rsidRPr="00CD449D" w:rsidSect="000E04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17D" w:rsidRDefault="00F1417D" w:rsidP="00897881">
      <w:pPr>
        <w:spacing w:after="0" w:line="240" w:lineRule="auto"/>
      </w:pPr>
      <w:r>
        <w:separator/>
      </w:r>
    </w:p>
  </w:endnote>
  <w:endnote w:type="continuationSeparator" w:id="0">
    <w:p w:rsidR="00F1417D" w:rsidRDefault="00F1417D" w:rsidP="0089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ajik 1.0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17D" w:rsidRDefault="00F1417D" w:rsidP="00897881">
      <w:pPr>
        <w:spacing w:after="0" w:line="240" w:lineRule="auto"/>
      </w:pPr>
      <w:r>
        <w:separator/>
      </w:r>
    </w:p>
  </w:footnote>
  <w:footnote w:type="continuationSeparator" w:id="0">
    <w:p w:rsidR="00F1417D" w:rsidRDefault="00F1417D" w:rsidP="00897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53E"/>
    <w:rsid w:val="00032DB1"/>
    <w:rsid w:val="000507BB"/>
    <w:rsid w:val="00063AB1"/>
    <w:rsid w:val="00063F0C"/>
    <w:rsid w:val="00072B1F"/>
    <w:rsid w:val="00077770"/>
    <w:rsid w:val="000847BF"/>
    <w:rsid w:val="00096D5B"/>
    <w:rsid w:val="000C7BC1"/>
    <w:rsid w:val="000D22BB"/>
    <w:rsid w:val="000E048E"/>
    <w:rsid w:val="001071C8"/>
    <w:rsid w:val="00141412"/>
    <w:rsid w:val="0017448C"/>
    <w:rsid w:val="00177021"/>
    <w:rsid w:val="00177AD7"/>
    <w:rsid w:val="001A5F1B"/>
    <w:rsid w:val="001A757B"/>
    <w:rsid w:val="001B4BA8"/>
    <w:rsid w:val="001C4486"/>
    <w:rsid w:val="001C629B"/>
    <w:rsid w:val="001D4494"/>
    <w:rsid w:val="001E03BE"/>
    <w:rsid w:val="001F2CE4"/>
    <w:rsid w:val="002130E9"/>
    <w:rsid w:val="002372AE"/>
    <w:rsid w:val="00252758"/>
    <w:rsid w:val="002548C5"/>
    <w:rsid w:val="00273914"/>
    <w:rsid w:val="00281B69"/>
    <w:rsid w:val="002863CE"/>
    <w:rsid w:val="00293A42"/>
    <w:rsid w:val="002F1301"/>
    <w:rsid w:val="003140BA"/>
    <w:rsid w:val="00324CDB"/>
    <w:rsid w:val="00330381"/>
    <w:rsid w:val="0033512B"/>
    <w:rsid w:val="00351919"/>
    <w:rsid w:val="00360B68"/>
    <w:rsid w:val="00365D73"/>
    <w:rsid w:val="003A5991"/>
    <w:rsid w:val="003C1170"/>
    <w:rsid w:val="003C75A0"/>
    <w:rsid w:val="003E63CB"/>
    <w:rsid w:val="003F4F89"/>
    <w:rsid w:val="004402F8"/>
    <w:rsid w:val="00481DAB"/>
    <w:rsid w:val="004A5D7D"/>
    <w:rsid w:val="004A630D"/>
    <w:rsid w:val="005250DC"/>
    <w:rsid w:val="005470C5"/>
    <w:rsid w:val="00553876"/>
    <w:rsid w:val="005551DC"/>
    <w:rsid w:val="00562AB7"/>
    <w:rsid w:val="0059302A"/>
    <w:rsid w:val="005C71CA"/>
    <w:rsid w:val="005C79A4"/>
    <w:rsid w:val="00606425"/>
    <w:rsid w:val="0060790D"/>
    <w:rsid w:val="00611B01"/>
    <w:rsid w:val="0064207D"/>
    <w:rsid w:val="00651E75"/>
    <w:rsid w:val="00654CD3"/>
    <w:rsid w:val="006B3C2F"/>
    <w:rsid w:val="006C0CD3"/>
    <w:rsid w:val="006D5723"/>
    <w:rsid w:val="006D7375"/>
    <w:rsid w:val="006E2EEC"/>
    <w:rsid w:val="006F0D4A"/>
    <w:rsid w:val="007444DD"/>
    <w:rsid w:val="00756413"/>
    <w:rsid w:val="00761E60"/>
    <w:rsid w:val="00770992"/>
    <w:rsid w:val="00795936"/>
    <w:rsid w:val="007E4B57"/>
    <w:rsid w:val="00817043"/>
    <w:rsid w:val="00841C43"/>
    <w:rsid w:val="008544B8"/>
    <w:rsid w:val="00882228"/>
    <w:rsid w:val="00890D24"/>
    <w:rsid w:val="00895808"/>
    <w:rsid w:val="00897881"/>
    <w:rsid w:val="008B3831"/>
    <w:rsid w:val="008B5C4D"/>
    <w:rsid w:val="008D6BF1"/>
    <w:rsid w:val="008E7FF4"/>
    <w:rsid w:val="008F1930"/>
    <w:rsid w:val="00913DBB"/>
    <w:rsid w:val="0092111C"/>
    <w:rsid w:val="00921F2C"/>
    <w:rsid w:val="00951612"/>
    <w:rsid w:val="00965560"/>
    <w:rsid w:val="009737F3"/>
    <w:rsid w:val="00976C21"/>
    <w:rsid w:val="009B153E"/>
    <w:rsid w:val="009C1E2A"/>
    <w:rsid w:val="009D1AD2"/>
    <w:rsid w:val="009D2B36"/>
    <w:rsid w:val="009E1A79"/>
    <w:rsid w:val="009F5420"/>
    <w:rsid w:val="00A43C68"/>
    <w:rsid w:val="00A53160"/>
    <w:rsid w:val="00A54608"/>
    <w:rsid w:val="00A62A8F"/>
    <w:rsid w:val="00A6697A"/>
    <w:rsid w:val="00A719D9"/>
    <w:rsid w:val="00A8417F"/>
    <w:rsid w:val="00AB6430"/>
    <w:rsid w:val="00AD1E7D"/>
    <w:rsid w:val="00B14164"/>
    <w:rsid w:val="00B238BA"/>
    <w:rsid w:val="00B3695B"/>
    <w:rsid w:val="00B36CD3"/>
    <w:rsid w:val="00B4049E"/>
    <w:rsid w:val="00B47CA1"/>
    <w:rsid w:val="00B74F41"/>
    <w:rsid w:val="00BA5214"/>
    <w:rsid w:val="00BA7A0A"/>
    <w:rsid w:val="00BC14EB"/>
    <w:rsid w:val="00BD2AD0"/>
    <w:rsid w:val="00C053BC"/>
    <w:rsid w:val="00C12CCB"/>
    <w:rsid w:val="00C30877"/>
    <w:rsid w:val="00C6296E"/>
    <w:rsid w:val="00C90E6E"/>
    <w:rsid w:val="00CA2354"/>
    <w:rsid w:val="00CA70BC"/>
    <w:rsid w:val="00CB046A"/>
    <w:rsid w:val="00CD0067"/>
    <w:rsid w:val="00CD0771"/>
    <w:rsid w:val="00CD449D"/>
    <w:rsid w:val="00CE258A"/>
    <w:rsid w:val="00D030F6"/>
    <w:rsid w:val="00D31058"/>
    <w:rsid w:val="00D403EA"/>
    <w:rsid w:val="00D51034"/>
    <w:rsid w:val="00D6204C"/>
    <w:rsid w:val="00D66C54"/>
    <w:rsid w:val="00D81240"/>
    <w:rsid w:val="00DA3633"/>
    <w:rsid w:val="00DB279A"/>
    <w:rsid w:val="00DD771D"/>
    <w:rsid w:val="00DF3F85"/>
    <w:rsid w:val="00E022DB"/>
    <w:rsid w:val="00E26413"/>
    <w:rsid w:val="00E35872"/>
    <w:rsid w:val="00E469C2"/>
    <w:rsid w:val="00E63B0D"/>
    <w:rsid w:val="00E840B4"/>
    <w:rsid w:val="00E90921"/>
    <w:rsid w:val="00E92386"/>
    <w:rsid w:val="00EA6CC8"/>
    <w:rsid w:val="00EC05AC"/>
    <w:rsid w:val="00ED5B27"/>
    <w:rsid w:val="00EE1EB7"/>
    <w:rsid w:val="00F1417D"/>
    <w:rsid w:val="00F914A9"/>
    <w:rsid w:val="00FB7239"/>
    <w:rsid w:val="00FC0F29"/>
    <w:rsid w:val="00FC1503"/>
    <w:rsid w:val="00FE4D99"/>
    <w:rsid w:val="00FF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8C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6CC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6CC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A6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6CC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8978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9788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97881"/>
    <w:rPr>
      <w:rFonts w:cs="Times New Roman"/>
      <w:vertAlign w:val="superscript"/>
    </w:rPr>
  </w:style>
  <w:style w:type="character" w:customStyle="1" w:styleId="apple-style-span">
    <w:name w:val="apple-style-span"/>
    <w:basedOn w:val="DefaultParagraphFont"/>
    <w:uiPriority w:val="99"/>
    <w:rsid w:val="00CE258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1490</TotalTime>
  <Pages>26</Pages>
  <Words>4521</Words>
  <Characters>25772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</dc:creator>
  <cp:keywords/>
  <dc:description/>
  <cp:lastModifiedBy>oper05_101</cp:lastModifiedBy>
  <cp:revision>61</cp:revision>
  <cp:lastPrinted>2013-04-17T10:27:00Z</cp:lastPrinted>
  <dcterms:created xsi:type="dcterms:W3CDTF">2013-04-02T10:20:00Z</dcterms:created>
  <dcterms:modified xsi:type="dcterms:W3CDTF">2024-05-14T05:45:00Z</dcterms:modified>
</cp:coreProperties>
</file>